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A70211" w14:textId="77777777" w:rsidR="004D36D7" w:rsidRPr="00FD4A68" w:rsidRDefault="003A2913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B97943">
        <w:t xml:space="preserve"> </w:t>
      </w:r>
      <w:r w:rsidR="00475D9C">
        <w:t>-</w:t>
      </w:r>
      <w:r w:rsidR="002D6C2A" w:rsidRPr="00FD4A68">
        <w:t xml:space="preserve"> </w:t>
      </w:r>
      <w:r w:rsidR="00FC03F3">
        <w:t>Troubleshoot HSRP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6E071DD7" w14:textId="77777777"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 xml:space="preserve">or </w:t>
      </w:r>
      <w:r w:rsidR="00532FD7">
        <w:t>g</w:t>
      </w:r>
      <w:r w:rsidRPr="009A1CF4">
        <w:t>ray highlights indicate text that appears in the instructor copy only.</w:t>
      </w:r>
    </w:p>
    <w:p w14:paraId="2210AEE1" w14:textId="77777777" w:rsidR="003C6BCA" w:rsidRDefault="001E38E0" w:rsidP="0014219C">
      <w:pPr>
        <w:pStyle w:val="LabSection"/>
      </w:pPr>
      <w:r>
        <w:t>Topology</w:t>
      </w:r>
    </w:p>
    <w:p w14:paraId="7511A542" w14:textId="77777777" w:rsidR="008C4307" w:rsidRDefault="00EC4A06" w:rsidP="00A6283D">
      <w:pPr>
        <w:pStyle w:val="Visual"/>
      </w:pPr>
      <w:r w:rsidRPr="00EC4A06">
        <w:rPr>
          <w:noProof/>
          <w:lang w:eastAsia="zh-CN"/>
        </w:rPr>
        <w:drawing>
          <wp:inline distT="0" distB="0" distL="0" distR="0" wp14:anchorId="1171382E" wp14:editId="3F84E8B2">
            <wp:extent cx="5410200" cy="2743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DC5AB" w14:textId="77777777" w:rsidR="00AE56C0" w:rsidRPr="00BB73FF" w:rsidRDefault="00AE56C0" w:rsidP="0009147A">
      <w:pPr>
        <w:pStyle w:val="LabSection"/>
      </w:pPr>
      <w:r w:rsidRPr="00BB73FF">
        <w:t>Addressing Table</w:t>
      </w:r>
    </w:p>
    <w:tbl>
      <w:tblPr>
        <w:tblW w:w="827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620"/>
        <w:gridCol w:w="1797"/>
        <w:gridCol w:w="1800"/>
        <w:gridCol w:w="1800"/>
      </w:tblGrid>
      <w:tr w:rsidR="00EC4A06" w14:paraId="24F0D9C5" w14:textId="77777777" w:rsidTr="00EC4A06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2951227" w14:textId="77777777" w:rsidR="00EC4A06" w:rsidRPr="00E87D62" w:rsidRDefault="00EC4A06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BE644A1" w14:textId="77777777" w:rsidR="00EC4A06" w:rsidRPr="00E87D62" w:rsidRDefault="00EC4A06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79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BE37B87" w14:textId="77777777" w:rsidR="00EC4A06" w:rsidRPr="00E87D62" w:rsidRDefault="00EC4A06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106B5E0" w14:textId="77777777" w:rsidR="00EC4A06" w:rsidRPr="00E87D62" w:rsidRDefault="00EC4A06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97BFEF4" w14:textId="77777777" w:rsidR="00EC4A06" w:rsidRPr="00E87D62" w:rsidRDefault="00EC4A06" w:rsidP="00E87D62">
            <w:pPr>
              <w:pStyle w:val="TableHeading"/>
            </w:pPr>
            <w:r w:rsidRPr="00E87D62">
              <w:t>Default Gateway</w:t>
            </w:r>
          </w:p>
        </w:tc>
      </w:tr>
      <w:tr w:rsidR="00EC4A06" w14:paraId="701372D8" w14:textId="77777777" w:rsidTr="00EC4A0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14:paraId="46DF14A3" w14:textId="77777777" w:rsidR="00EC4A06" w:rsidRPr="00E87D62" w:rsidRDefault="00EC4A06" w:rsidP="00F17559">
            <w:pPr>
              <w:pStyle w:val="TableText"/>
            </w:pPr>
            <w:r>
              <w:t>R1</w:t>
            </w:r>
          </w:p>
        </w:tc>
        <w:tc>
          <w:tcPr>
            <w:tcW w:w="1620" w:type="dxa"/>
            <w:vAlign w:val="bottom"/>
          </w:tcPr>
          <w:p w14:paraId="77278249" w14:textId="77777777" w:rsidR="00EC4A06" w:rsidRPr="00E87D62" w:rsidRDefault="00EC4A06" w:rsidP="009F4C2E">
            <w:pPr>
              <w:pStyle w:val="TableText"/>
            </w:pPr>
            <w:r>
              <w:t>G</w:t>
            </w:r>
            <w:r w:rsidRPr="00E87D62">
              <w:t>0/1</w:t>
            </w:r>
          </w:p>
        </w:tc>
        <w:tc>
          <w:tcPr>
            <w:tcW w:w="1797" w:type="dxa"/>
            <w:vAlign w:val="bottom"/>
          </w:tcPr>
          <w:p w14:paraId="41BE18E4" w14:textId="77777777" w:rsidR="00EC4A06" w:rsidRPr="00E87D62" w:rsidRDefault="00EC4A06" w:rsidP="009F4C2E">
            <w:pPr>
              <w:pStyle w:val="TableText"/>
            </w:pPr>
            <w:r w:rsidRPr="00E87D62">
              <w:t>192.168.1.1</w:t>
            </w:r>
          </w:p>
        </w:tc>
        <w:tc>
          <w:tcPr>
            <w:tcW w:w="1800" w:type="dxa"/>
            <w:vAlign w:val="bottom"/>
          </w:tcPr>
          <w:p w14:paraId="34CDABBC" w14:textId="77777777" w:rsidR="00EC4A06" w:rsidRPr="00E87D62" w:rsidRDefault="00EC4A06" w:rsidP="009F4C2E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51421B05" w14:textId="77777777" w:rsidR="00EC4A06" w:rsidRPr="00E87D62" w:rsidRDefault="00EC4A06" w:rsidP="009F4C2E">
            <w:pPr>
              <w:pStyle w:val="TableText"/>
            </w:pPr>
            <w:r w:rsidRPr="00E87D62">
              <w:t>N/A</w:t>
            </w:r>
          </w:p>
        </w:tc>
      </w:tr>
      <w:tr w:rsidR="00EC4A06" w14:paraId="12508466" w14:textId="77777777" w:rsidTr="00EC4A06">
        <w:trPr>
          <w:cantSplit/>
          <w:jc w:val="center"/>
        </w:trPr>
        <w:tc>
          <w:tcPr>
            <w:tcW w:w="1260" w:type="dxa"/>
            <w:vMerge/>
            <w:vAlign w:val="bottom"/>
          </w:tcPr>
          <w:p w14:paraId="3529B51E" w14:textId="77777777" w:rsidR="00EC4A06" w:rsidRPr="00E87D62" w:rsidRDefault="00EC4A06" w:rsidP="00E87D62">
            <w:pPr>
              <w:pStyle w:val="TableText"/>
            </w:pPr>
          </w:p>
        </w:tc>
        <w:tc>
          <w:tcPr>
            <w:tcW w:w="1620" w:type="dxa"/>
            <w:vAlign w:val="bottom"/>
          </w:tcPr>
          <w:p w14:paraId="1C160210" w14:textId="77777777" w:rsidR="00EC4A06" w:rsidRPr="00E87D62" w:rsidRDefault="00EC4A06" w:rsidP="00E87D62">
            <w:pPr>
              <w:pStyle w:val="TableText"/>
            </w:pPr>
            <w:r>
              <w:t>S0/0/0</w:t>
            </w:r>
          </w:p>
        </w:tc>
        <w:tc>
          <w:tcPr>
            <w:tcW w:w="1797" w:type="dxa"/>
            <w:vAlign w:val="bottom"/>
          </w:tcPr>
          <w:p w14:paraId="1359E234" w14:textId="77777777" w:rsidR="00EC4A06" w:rsidRPr="00E87D62" w:rsidRDefault="00EC4A06" w:rsidP="00E87D62">
            <w:pPr>
              <w:pStyle w:val="TableText"/>
            </w:pPr>
            <w:r>
              <w:t>209.165.200.226</w:t>
            </w:r>
          </w:p>
        </w:tc>
        <w:tc>
          <w:tcPr>
            <w:tcW w:w="1800" w:type="dxa"/>
            <w:vAlign w:val="bottom"/>
          </w:tcPr>
          <w:p w14:paraId="7A4795D1" w14:textId="77777777" w:rsidR="00EC4A06" w:rsidRPr="00E87D62" w:rsidRDefault="00EC4A0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00" w:type="dxa"/>
            <w:vAlign w:val="bottom"/>
          </w:tcPr>
          <w:p w14:paraId="274B6438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5BFB4249" w14:textId="77777777" w:rsidTr="00EC4A0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14:paraId="35F3FE8B" w14:textId="77777777" w:rsidR="00EC4A06" w:rsidRPr="00E87D62" w:rsidRDefault="00EC4A06" w:rsidP="00F17559">
            <w:pPr>
              <w:pStyle w:val="TableText"/>
            </w:pPr>
            <w:r w:rsidRPr="00E87D62">
              <w:t>R2</w:t>
            </w:r>
          </w:p>
        </w:tc>
        <w:tc>
          <w:tcPr>
            <w:tcW w:w="1620" w:type="dxa"/>
            <w:vAlign w:val="bottom"/>
          </w:tcPr>
          <w:p w14:paraId="6C78EAE4" w14:textId="77777777" w:rsidR="00EC4A06" w:rsidRPr="00E87D62" w:rsidRDefault="00EC4A06" w:rsidP="00E87D62">
            <w:pPr>
              <w:pStyle w:val="TableText"/>
            </w:pPr>
            <w:r>
              <w:t>G0/1</w:t>
            </w:r>
          </w:p>
        </w:tc>
        <w:tc>
          <w:tcPr>
            <w:tcW w:w="1797" w:type="dxa"/>
            <w:vAlign w:val="bottom"/>
          </w:tcPr>
          <w:p w14:paraId="75D82935" w14:textId="77777777" w:rsidR="00EC4A06" w:rsidRPr="00E87D62" w:rsidRDefault="00EC4A06" w:rsidP="00E87D62">
            <w:pPr>
              <w:pStyle w:val="TableText"/>
            </w:pPr>
            <w:r>
              <w:t>192.168.1.2</w:t>
            </w:r>
          </w:p>
        </w:tc>
        <w:tc>
          <w:tcPr>
            <w:tcW w:w="1800" w:type="dxa"/>
            <w:vAlign w:val="bottom"/>
          </w:tcPr>
          <w:p w14:paraId="00B1C42E" w14:textId="77777777" w:rsidR="00EC4A06" w:rsidRPr="00E87D62" w:rsidRDefault="00EC4A06" w:rsidP="00E87D62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bottom"/>
          </w:tcPr>
          <w:p w14:paraId="3EBFB7CE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7C250A68" w14:textId="77777777" w:rsidTr="00EC4A06">
        <w:trPr>
          <w:cantSplit/>
          <w:jc w:val="center"/>
        </w:trPr>
        <w:tc>
          <w:tcPr>
            <w:tcW w:w="1260" w:type="dxa"/>
            <w:vMerge/>
            <w:vAlign w:val="bottom"/>
          </w:tcPr>
          <w:p w14:paraId="512AD7C4" w14:textId="77777777" w:rsidR="00EC4A06" w:rsidRPr="00E87D62" w:rsidRDefault="00EC4A06" w:rsidP="00E87D62">
            <w:pPr>
              <w:pStyle w:val="TableText"/>
            </w:pPr>
          </w:p>
        </w:tc>
        <w:tc>
          <w:tcPr>
            <w:tcW w:w="1620" w:type="dxa"/>
            <w:vAlign w:val="bottom"/>
          </w:tcPr>
          <w:p w14:paraId="73A44D98" w14:textId="77777777" w:rsidR="00EC4A06" w:rsidRPr="00E87D62" w:rsidRDefault="00EC4A06" w:rsidP="00E87D62">
            <w:pPr>
              <w:pStyle w:val="TableText"/>
            </w:pPr>
            <w:r>
              <w:t>S0/0/1</w:t>
            </w:r>
          </w:p>
        </w:tc>
        <w:tc>
          <w:tcPr>
            <w:tcW w:w="1797" w:type="dxa"/>
            <w:vAlign w:val="bottom"/>
          </w:tcPr>
          <w:p w14:paraId="0141C6CB" w14:textId="77777777" w:rsidR="00EC4A06" w:rsidRPr="00E87D62" w:rsidRDefault="00EC4A06" w:rsidP="00E87D62">
            <w:pPr>
              <w:pStyle w:val="TableText"/>
            </w:pPr>
            <w:r>
              <w:t>209.165.200.230</w:t>
            </w:r>
          </w:p>
        </w:tc>
        <w:tc>
          <w:tcPr>
            <w:tcW w:w="1800" w:type="dxa"/>
            <w:vAlign w:val="bottom"/>
          </w:tcPr>
          <w:p w14:paraId="537415EA" w14:textId="77777777" w:rsidR="00EC4A06" w:rsidRPr="00E87D62" w:rsidRDefault="00EC4A0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00" w:type="dxa"/>
            <w:vAlign w:val="bottom"/>
          </w:tcPr>
          <w:p w14:paraId="27798661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751FFCD1" w14:textId="77777777" w:rsidTr="00EC4A06">
        <w:trPr>
          <w:cantSplit/>
          <w:jc w:val="center"/>
        </w:trPr>
        <w:tc>
          <w:tcPr>
            <w:tcW w:w="1260" w:type="dxa"/>
            <w:vAlign w:val="center"/>
          </w:tcPr>
          <w:p w14:paraId="340D2973" w14:textId="77777777" w:rsidR="00EC4A06" w:rsidRPr="00E87D62" w:rsidRDefault="00EC4A06" w:rsidP="00F17559">
            <w:pPr>
              <w:pStyle w:val="TableText"/>
            </w:pPr>
            <w:r>
              <w:t>PC0</w:t>
            </w:r>
          </w:p>
        </w:tc>
        <w:tc>
          <w:tcPr>
            <w:tcW w:w="1620" w:type="dxa"/>
            <w:vAlign w:val="bottom"/>
          </w:tcPr>
          <w:p w14:paraId="77FBE961" w14:textId="77777777" w:rsidR="00EC4A06" w:rsidRPr="00E87D62" w:rsidRDefault="00EC4A06" w:rsidP="009F4C2E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16352ED1" w14:textId="77777777" w:rsidR="00EC4A06" w:rsidRPr="00E87D62" w:rsidRDefault="00EC4A06" w:rsidP="009F4C2E">
            <w:pPr>
              <w:pStyle w:val="TableText"/>
            </w:pPr>
            <w:r>
              <w:t>192.168.1.10</w:t>
            </w:r>
          </w:p>
        </w:tc>
        <w:tc>
          <w:tcPr>
            <w:tcW w:w="1800" w:type="dxa"/>
            <w:vAlign w:val="bottom"/>
          </w:tcPr>
          <w:p w14:paraId="1151D614" w14:textId="77777777" w:rsidR="00EC4A06" w:rsidRPr="00E87D62" w:rsidRDefault="00EC4A06" w:rsidP="009F4C2E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0B8E820E" w14:textId="77777777" w:rsidR="00EC4A06" w:rsidRPr="00E87D62" w:rsidRDefault="00EC4A06" w:rsidP="009F4C2E">
            <w:pPr>
              <w:pStyle w:val="TableText"/>
            </w:pPr>
            <w:r>
              <w:t>192.168.1.254</w:t>
            </w:r>
          </w:p>
        </w:tc>
      </w:tr>
      <w:tr w:rsidR="00EC4A06" w14:paraId="498F183A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6732E4CB" w14:textId="77777777" w:rsidR="00EC4A06" w:rsidRPr="00E87D62" w:rsidRDefault="00EC4A06" w:rsidP="00E87D62">
            <w:pPr>
              <w:pStyle w:val="TableText"/>
            </w:pPr>
            <w:r>
              <w:t>Laptop0</w:t>
            </w:r>
          </w:p>
        </w:tc>
        <w:tc>
          <w:tcPr>
            <w:tcW w:w="1620" w:type="dxa"/>
            <w:vAlign w:val="bottom"/>
          </w:tcPr>
          <w:p w14:paraId="26803E27" w14:textId="77777777" w:rsidR="00EC4A06" w:rsidRPr="00E87D62" w:rsidRDefault="00EC4A06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97" w:type="dxa"/>
            <w:vAlign w:val="bottom"/>
          </w:tcPr>
          <w:p w14:paraId="20DD220E" w14:textId="77777777" w:rsidR="00EC4A06" w:rsidRPr="00E87D62" w:rsidRDefault="00EC4A06" w:rsidP="00E87D62">
            <w:pPr>
              <w:pStyle w:val="TableText"/>
            </w:pPr>
            <w:r>
              <w:t>192.168.1.11</w:t>
            </w:r>
          </w:p>
        </w:tc>
        <w:tc>
          <w:tcPr>
            <w:tcW w:w="1800" w:type="dxa"/>
            <w:vAlign w:val="bottom"/>
          </w:tcPr>
          <w:p w14:paraId="5E703C4A" w14:textId="77777777" w:rsidR="00EC4A06" w:rsidRPr="00E87D62" w:rsidRDefault="00EC4A06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12C5CE7C" w14:textId="77777777" w:rsidR="00EC4A06" w:rsidRPr="00E87D62" w:rsidRDefault="00EC4A06" w:rsidP="00E87D62">
            <w:pPr>
              <w:pStyle w:val="TableText"/>
            </w:pPr>
            <w:r>
              <w:t>192.168.1.254</w:t>
            </w:r>
          </w:p>
        </w:tc>
      </w:tr>
      <w:tr w:rsidR="00EC4A06" w14:paraId="646BB63A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1A15738" w14:textId="77777777" w:rsidR="00EC4A06" w:rsidRPr="00E87D62" w:rsidRDefault="00EC4A06" w:rsidP="00E87D62">
            <w:pPr>
              <w:pStyle w:val="TableText"/>
            </w:pPr>
            <w:r>
              <w:t>Laptop1</w:t>
            </w:r>
          </w:p>
        </w:tc>
        <w:tc>
          <w:tcPr>
            <w:tcW w:w="1620" w:type="dxa"/>
            <w:vAlign w:val="bottom"/>
          </w:tcPr>
          <w:p w14:paraId="759BB344" w14:textId="77777777" w:rsidR="00EC4A06" w:rsidRPr="00E87D62" w:rsidRDefault="00EC4A06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97" w:type="dxa"/>
            <w:vAlign w:val="bottom"/>
          </w:tcPr>
          <w:p w14:paraId="7139332F" w14:textId="77777777" w:rsidR="00EC4A06" w:rsidRPr="00E87D62" w:rsidRDefault="00EC4A06" w:rsidP="00E87D62">
            <w:pPr>
              <w:pStyle w:val="TableText"/>
            </w:pPr>
            <w:r>
              <w:t>192.168.1.12</w:t>
            </w:r>
          </w:p>
        </w:tc>
        <w:tc>
          <w:tcPr>
            <w:tcW w:w="1800" w:type="dxa"/>
            <w:vAlign w:val="bottom"/>
          </w:tcPr>
          <w:p w14:paraId="3A6D791A" w14:textId="77777777" w:rsidR="00EC4A06" w:rsidRPr="00E87D62" w:rsidRDefault="00EC4A06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14CBAAFF" w14:textId="77777777" w:rsidR="00EC4A06" w:rsidRPr="00E87D62" w:rsidRDefault="00EC4A06" w:rsidP="00E87D62">
            <w:pPr>
              <w:pStyle w:val="TableText"/>
            </w:pPr>
            <w:r>
              <w:t>192.168.1.254</w:t>
            </w:r>
          </w:p>
        </w:tc>
      </w:tr>
      <w:tr w:rsidR="00EC4A06" w14:paraId="6530BBED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33AB4C0" w14:textId="77777777" w:rsidR="00EC4A06" w:rsidRDefault="00EC4A06" w:rsidP="00E87D62">
            <w:pPr>
              <w:pStyle w:val="TableText"/>
            </w:pPr>
            <w:r>
              <w:t>PC1</w:t>
            </w:r>
          </w:p>
        </w:tc>
        <w:tc>
          <w:tcPr>
            <w:tcW w:w="1620" w:type="dxa"/>
            <w:vAlign w:val="bottom"/>
          </w:tcPr>
          <w:p w14:paraId="4E34EFE2" w14:textId="77777777" w:rsidR="00EC4A06" w:rsidRPr="00E87D62" w:rsidRDefault="00EC4A06" w:rsidP="00E87D62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5FE38B8A" w14:textId="77777777" w:rsidR="00EC4A06" w:rsidRDefault="00EC4A06" w:rsidP="00E87D62">
            <w:pPr>
              <w:pStyle w:val="TableText"/>
            </w:pPr>
            <w:r>
              <w:t>192.168.1.13</w:t>
            </w:r>
          </w:p>
        </w:tc>
        <w:tc>
          <w:tcPr>
            <w:tcW w:w="1800" w:type="dxa"/>
            <w:vAlign w:val="bottom"/>
          </w:tcPr>
          <w:p w14:paraId="376D1030" w14:textId="77777777" w:rsidR="00EC4A06" w:rsidRPr="00E87D62" w:rsidRDefault="00EC4A06" w:rsidP="00E87D62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bottom"/>
          </w:tcPr>
          <w:p w14:paraId="6E12E038" w14:textId="77777777" w:rsidR="00EC4A06" w:rsidRDefault="00EC4A06" w:rsidP="00E87D62">
            <w:pPr>
              <w:pStyle w:val="TableText"/>
            </w:pPr>
            <w:r>
              <w:t>192.168.1.254</w:t>
            </w:r>
          </w:p>
        </w:tc>
      </w:tr>
      <w:tr w:rsidR="004F3A57" w14:paraId="0FB1A828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9A66F68" w14:textId="77777777" w:rsidR="004F3A57" w:rsidRDefault="004F3A57" w:rsidP="00E87D62">
            <w:pPr>
              <w:pStyle w:val="TableText"/>
            </w:pPr>
            <w:r>
              <w:t>Web</w:t>
            </w:r>
          </w:p>
        </w:tc>
        <w:tc>
          <w:tcPr>
            <w:tcW w:w="1620" w:type="dxa"/>
            <w:vAlign w:val="bottom"/>
          </w:tcPr>
          <w:p w14:paraId="210CA95F" w14:textId="77777777" w:rsidR="004F3A57" w:rsidRDefault="004F3A57" w:rsidP="00E87D62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7DCA6B03" w14:textId="77777777" w:rsidR="004F3A57" w:rsidRDefault="004F3A57" w:rsidP="00E87D62">
            <w:pPr>
              <w:pStyle w:val="TableText"/>
            </w:pPr>
            <w:r>
              <w:t>209.165.202.156</w:t>
            </w:r>
          </w:p>
        </w:tc>
        <w:tc>
          <w:tcPr>
            <w:tcW w:w="1800" w:type="dxa"/>
            <w:vAlign w:val="bottom"/>
          </w:tcPr>
          <w:p w14:paraId="5978598F" w14:textId="77777777" w:rsidR="004F3A57" w:rsidRDefault="004F3A57" w:rsidP="00E87D62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bottom"/>
          </w:tcPr>
          <w:p w14:paraId="7910AC5F" w14:textId="77777777" w:rsidR="004F3A57" w:rsidRDefault="004F3A57" w:rsidP="00E87D62">
            <w:pPr>
              <w:pStyle w:val="TableText"/>
            </w:pPr>
            <w:r>
              <w:t>209.165.202.158</w:t>
            </w:r>
          </w:p>
        </w:tc>
      </w:tr>
    </w:tbl>
    <w:p w14:paraId="2D8CD2E2" w14:textId="77777777" w:rsidR="006F75C8" w:rsidRDefault="006F75C8" w:rsidP="008402F2">
      <w:pPr>
        <w:pStyle w:val="LabSection"/>
        <w:rPr>
          <w:rFonts w:eastAsia="Arial"/>
        </w:rPr>
      </w:pPr>
      <w:r>
        <w:rPr>
          <w:rFonts w:eastAsia="Arial"/>
        </w:rPr>
        <w:t>Objective</w:t>
      </w:r>
    </w:p>
    <w:p w14:paraId="0E830577" w14:textId="3B335A21" w:rsidR="006F75C8" w:rsidRPr="006F75C8" w:rsidRDefault="006F75C8" w:rsidP="006F75C8">
      <w:pPr>
        <w:pStyle w:val="BodyTextL25"/>
      </w:pPr>
      <w:r>
        <w:t xml:space="preserve">In this activity, you will troubleshoot and resolve the HSRP issues in the network. You will also verify </w:t>
      </w:r>
      <w:r w:rsidR="00BB1797">
        <w:t xml:space="preserve">that </w:t>
      </w:r>
      <w:r>
        <w:t>all the HSRP configurations meet the network requirement.</w:t>
      </w:r>
    </w:p>
    <w:p w14:paraId="53756625" w14:textId="77777777" w:rsidR="00231DCA" w:rsidRPr="008402F2" w:rsidRDefault="00231DCA" w:rsidP="008402F2">
      <w:pPr>
        <w:pStyle w:val="LabSection"/>
        <w:rPr>
          <w:rFonts w:eastAsia="Arial"/>
        </w:rPr>
      </w:pPr>
      <w:r w:rsidRPr="008402F2">
        <w:rPr>
          <w:rFonts w:eastAsia="Arial"/>
        </w:rPr>
        <w:lastRenderedPageBreak/>
        <w:t>Background</w:t>
      </w:r>
      <w:r w:rsidR="008402F2">
        <w:t xml:space="preserve"> / Scenario</w:t>
      </w:r>
    </w:p>
    <w:p w14:paraId="59DC70F5" w14:textId="62A30218" w:rsidR="00F603C6" w:rsidRDefault="00F603C6" w:rsidP="00F603C6">
      <w:pPr>
        <w:pStyle w:val="BodyTextL25"/>
      </w:pPr>
      <w:bookmarkStart w:id="0" w:name="_Toc492961008"/>
      <w:bookmarkStart w:id="1" w:name="_Toc492974528"/>
      <w:bookmarkStart w:id="2" w:name="_Toc492974581"/>
      <w:bookmarkStart w:id="3" w:name="_Toc494171525"/>
      <w:r>
        <w:t xml:space="preserve">Currently the users can access </w:t>
      </w:r>
      <w:r w:rsidR="00C829E1" w:rsidRPr="00E270D3">
        <w:t>www.cisco.pka</w:t>
      </w:r>
      <w:r>
        <w:t xml:space="preserve">. </w:t>
      </w:r>
      <w:r w:rsidR="00ED339D">
        <w:t xml:space="preserve">The network has been updated to use </w:t>
      </w:r>
      <w:r w:rsidR="00C829E1">
        <w:t xml:space="preserve">HSRP </w:t>
      </w:r>
      <w:r w:rsidR="00ED339D">
        <w:t xml:space="preserve">to ensure the network availability to the users. </w:t>
      </w:r>
      <w:r w:rsidR="00C17229">
        <w:t xml:space="preserve">You </w:t>
      </w:r>
      <w:r w:rsidR="00BB1797">
        <w:t>must</w:t>
      </w:r>
      <w:r w:rsidR="00C17229">
        <w:t xml:space="preserve"> verify that the users can still access the website </w:t>
      </w:r>
      <w:r w:rsidR="00BB1797">
        <w:t>if</w:t>
      </w:r>
      <w:r w:rsidR="00C17229">
        <w:t xml:space="preserve"> one of the routers is down. </w:t>
      </w:r>
      <w:r w:rsidR="00ED339D">
        <w:t>R1</w:t>
      </w:r>
      <w:r w:rsidR="00310E15">
        <w:t xml:space="preserve"> should always be the active router if it is functioning.</w:t>
      </w:r>
    </w:p>
    <w:p w14:paraId="78E646D6" w14:textId="77777777" w:rsidR="00310E15" w:rsidRDefault="00310F89" w:rsidP="006F75C8">
      <w:pPr>
        <w:pStyle w:val="BodyTextL25Bold"/>
      </w:pPr>
      <w:r>
        <w:t>Network R</w:t>
      </w:r>
      <w:r w:rsidR="00310E15">
        <w:t>equirement:</w:t>
      </w:r>
    </w:p>
    <w:p w14:paraId="353865CC" w14:textId="77777777" w:rsidR="00310E15" w:rsidRDefault="00BE1997" w:rsidP="00310E15">
      <w:pPr>
        <w:pStyle w:val="Bulletlevel1"/>
      </w:pPr>
      <w:r>
        <w:t>HSRP virtual</w:t>
      </w:r>
      <w:r w:rsidR="009F261E">
        <w:t xml:space="preserve"> router is 192.168.1.254</w:t>
      </w:r>
      <w:r>
        <w:t>.</w:t>
      </w:r>
    </w:p>
    <w:p w14:paraId="4FA605DF" w14:textId="77777777" w:rsidR="00D90F91" w:rsidRDefault="00D90F91" w:rsidP="00310E15">
      <w:pPr>
        <w:pStyle w:val="Bulletlevel1"/>
      </w:pPr>
      <w:r>
        <w:t>HSRP standby group is 1.</w:t>
      </w:r>
    </w:p>
    <w:p w14:paraId="2F3C0FC8" w14:textId="77777777" w:rsidR="00BE1997" w:rsidRDefault="00BE1997" w:rsidP="00310E15">
      <w:pPr>
        <w:pStyle w:val="Bulletlevel1"/>
      </w:pPr>
      <w:r>
        <w:t>DNS server is 209.165.202.157.</w:t>
      </w:r>
    </w:p>
    <w:p w14:paraId="2E364858" w14:textId="77777777" w:rsidR="009F261E" w:rsidRDefault="009F261E" w:rsidP="00310E15">
      <w:pPr>
        <w:pStyle w:val="Bulletlevel1"/>
      </w:pPr>
      <w:r>
        <w:t>R</w:t>
      </w:r>
      <w:r w:rsidR="00F11542">
        <w:t>1</w:t>
      </w:r>
      <w:r>
        <w:t xml:space="preserve"> should always be the active router</w:t>
      </w:r>
      <w:r w:rsidR="00A64E74">
        <w:t xml:space="preserve"> when it is functioning properly.</w:t>
      </w:r>
    </w:p>
    <w:p w14:paraId="738225E4" w14:textId="77777777" w:rsidR="00F11542" w:rsidRDefault="00F11542" w:rsidP="00F11542">
      <w:pPr>
        <w:pStyle w:val="Bulletlevel1"/>
      </w:pPr>
      <w:r>
        <w:t>R2 uses the default HSRP priority.</w:t>
      </w:r>
    </w:p>
    <w:p w14:paraId="62F4986F" w14:textId="22943062" w:rsidR="009F261E" w:rsidRPr="00A86660" w:rsidRDefault="009F261E" w:rsidP="00310E15">
      <w:pPr>
        <w:pStyle w:val="Bulletlevel1"/>
      </w:pPr>
      <w:r>
        <w:t xml:space="preserve">All users should be able to access </w:t>
      </w:r>
      <w:r w:rsidR="00C829E1" w:rsidRPr="00E270D3">
        <w:t>www.cisco.pka</w:t>
      </w:r>
      <w:r>
        <w:t xml:space="preserve"> as long as one of the routers is functioning.</w:t>
      </w:r>
    </w:p>
    <w:bookmarkEnd w:id="0"/>
    <w:bookmarkEnd w:id="1"/>
    <w:bookmarkEnd w:id="2"/>
    <w:bookmarkEnd w:id="3"/>
    <w:p w14:paraId="5C88B6DC" w14:textId="77777777" w:rsidR="00231DCA" w:rsidRDefault="00987101" w:rsidP="00987101">
      <w:pPr>
        <w:pStyle w:val="LabSection"/>
      </w:pPr>
      <w:r>
        <w:t>Troubleshooting Process</w:t>
      </w:r>
    </w:p>
    <w:p w14:paraId="03DBFC47" w14:textId="77777777" w:rsidR="00987101" w:rsidRPr="00987101" w:rsidRDefault="00BE1997" w:rsidP="00987101">
      <w:pPr>
        <w:pStyle w:val="StepHead"/>
      </w:pPr>
      <w:r>
        <w:t>PCs and Laptops</w:t>
      </w:r>
    </w:p>
    <w:p w14:paraId="2969E7EA" w14:textId="77777777" w:rsidR="00987101" w:rsidRDefault="00987101" w:rsidP="00BE1997">
      <w:pPr>
        <w:pStyle w:val="SubStepAlpha"/>
      </w:pPr>
      <w:r>
        <w:t>Verify the PCs and laptops are configured correct</w:t>
      </w:r>
      <w:r w:rsidR="00BE1997">
        <w:t>ly using the provided network requirement.</w:t>
      </w:r>
    </w:p>
    <w:p w14:paraId="5EF2D7B8" w14:textId="5BF2CCBC" w:rsidR="00BE1997" w:rsidRDefault="009753DC" w:rsidP="00BE1997">
      <w:pPr>
        <w:pStyle w:val="SubStepAlpha"/>
      </w:pPr>
      <w:r>
        <w:t>Based on the Network Requireme</w:t>
      </w:r>
      <w:r w:rsidR="00BB1797">
        <w:t>n</w:t>
      </w:r>
      <w:r>
        <w:t>t shown above, v</w:t>
      </w:r>
      <w:r w:rsidR="007642F3">
        <w:t xml:space="preserve">erify </w:t>
      </w:r>
      <w:r w:rsidR="00BB1797">
        <w:t xml:space="preserve">that </w:t>
      </w:r>
      <w:r w:rsidR="007642F3">
        <w:t xml:space="preserve">the PCs and </w:t>
      </w:r>
      <w:r w:rsidR="00BB1797">
        <w:t>l</w:t>
      </w:r>
      <w:r w:rsidR="007642F3">
        <w:t>aptops can navigate to</w:t>
      </w:r>
      <w:r w:rsidR="005405AE">
        <w:t xml:space="preserve"> </w:t>
      </w:r>
      <w:r w:rsidR="00C829E1" w:rsidRPr="00E270D3">
        <w:t>www.cisco.pka</w:t>
      </w:r>
      <w:r w:rsidR="005405AE">
        <w:t xml:space="preserve"> </w:t>
      </w:r>
      <w:r w:rsidR="007642F3">
        <w:t>successfully.</w:t>
      </w:r>
    </w:p>
    <w:p w14:paraId="254A9446" w14:textId="77777777" w:rsidR="00BE1997" w:rsidRDefault="0082612A" w:rsidP="00BE1997">
      <w:pPr>
        <w:pStyle w:val="StepHead"/>
      </w:pPr>
      <w:r>
        <w:t>Troubleshoot R1</w:t>
      </w:r>
      <w:r w:rsidR="00BE1997">
        <w:t>.</w:t>
      </w:r>
    </w:p>
    <w:p w14:paraId="39270085" w14:textId="77777777" w:rsidR="00A64E74" w:rsidRPr="00A64E74" w:rsidRDefault="00A64E74" w:rsidP="00A64E74">
      <w:pPr>
        <w:pStyle w:val="SubStepAlpha"/>
      </w:pPr>
      <w:r>
        <w:t>Disable the interface G</w:t>
      </w:r>
      <w:r w:rsidR="00D90F91">
        <w:t>0/1 on R2</w:t>
      </w:r>
      <w:r>
        <w:t>.</w:t>
      </w:r>
    </w:p>
    <w:p w14:paraId="284BC5E9" w14:textId="77777777" w:rsidR="00F823F4" w:rsidRDefault="002A2E43" w:rsidP="00CB0612">
      <w:pPr>
        <w:pStyle w:val="SubStepAlpha"/>
        <w:keepNext/>
      </w:pPr>
      <w:r>
        <w:t xml:space="preserve">Use </w:t>
      </w:r>
      <w:r>
        <w:rPr>
          <w:b/>
        </w:rPr>
        <w:t xml:space="preserve">show </w:t>
      </w:r>
      <w:r>
        <w:t xml:space="preserve">commands to determine issues. </w:t>
      </w:r>
      <w:r w:rsidR="004D6326">
        <w:t>Record and correct any issues found on R1.</w:t>
      </w:r>
    </w:p>
    <w:p w14:paraId="7DF43C14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1DB1D390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4A0DFE5F" w14:textId="77777777" w:rsidR="002A2E43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15E47228" w14:textId="77777777" w:rsidR="002A2E43" w:rsidRDefault="002A2E43" w:rsidP="002A2E43">
      <w:pPr>
        <w:pStyle w:val="BodyTextL50"/>
      </w:pPr>
      <w:r>
        <w:t>____________________________________________________________________________________</w:t>
      </w:r>
    </w:p>
    <w:p w14:paraId="77FC34BB" w14:textId="00E4BC51" w:rsidR="00555A99" w:rsidRPr="00EA0B6F" w:rsidRDefault="00555A99" w:rsidP="00555A99">
      <w:pPr>
        <w:pStyle w:val="BodyTextL50"/>
        <w:rPr>
          <w:rStyle w:val="AnswerGray"/>
        </w:rPr>
      </w:pPr>
      <w:r w:rsidRPr="00EA0B6F">
        <w:rPr>
          <w:rStyle w:val="AnswerGray"/>
        </w:rPr>
        <w:t>R</w:t>
      </w:r>
      <w:r>
        <w:rPr>
          <w:rStyle w:val="AnswerGray"/>
        </w:rPr>
        <w:t>1</w:t>
      </w:r>
      <w:r w:rsidRPr="00EA0B6F">
        <w:rPr>
          <w:rStyle w:val="AnswerGray"/>
        </w:rPr>
        <w:t xml:space="preserve"> is configured with the incorrect standby group </w:t>
      </w:r>
      <w:r w:rsidR="00D056F6">
        <w:rPr>
          <w:rStyle w:val="AnswerGray"/>
        </w:rPr>
        <w:t>and</w:t>
      </w:r>
      <w:r w:rsidRPr="00EA0B6F">
        <w:rPr>
          <w:rStyle w:val="AnswerGray"/>
        </w:rPr>
        <w:t xml:space="preserve"> is not configured to preempt.</w:t>
      </w:r>
      <w:r w:rsidR="00D056F6">
        <w:rPr>
          <w:rStyle w:val="AnswerGray"/>
        </w:rPr>
        <w:t xml:space="preserve"> The priority needs to be higher than 100,</w:t>
      </w:r>
      <w:r w:rsidR="00BB1797">
        <w:rPr>
          <w:rStyle w:val="AnswerGray"/>
        </w:rPr>
        <w:t xml:space="preserve"> which is</w:t>
      </w:r>
      <w:r w:rsidR="00D056F6">
        <w:rPr>
          <w:rStyle w:val="AnswerGray"/>
        </w:rPr>
        <w:t xml:space="preserve"> </w:t>
      </w:r>
      <w:r w:rsidR="000A0229">
        <w:rPr>
          <w:rStyle w:val="AnswerGray"/>
        </w:rPr>
        <w:t>the priority on R2.</w:t>
      </w:r>
      <w:r w:rsidR="00D15897">
        <w:rPr>
          <w:rStyle w:val="AnswerGray"/>
        </w:rPr>
        <w:t xml:space="preserve"> If the PC0 and Laptop1 are still using R2 (192.168.1.2) as the default gateway, they will lose connectivity to the Web when the interface G0/1 on R2 is disabled. Without the correct </w:t>
      </w:r>
      <w:r w:rsidR="00472B4A">
        <w:rPr>
          <w:rStyle w:val="AnswerGray"/>
        </w:rPr>
        <w:t>default gateway (virtual router IP address)</w:t>
      </w:r>
      <w:r w:rsidR="00535664">
        <w:rPr>
          <w:rStyle w:val="AnswerGray"/>
        </w:rPr>
        <w:t xml:space="preserve"> configured</w:t>
      </w:r>
      <w:r w:rsidR="00D15897">
        <w:rPr>
          <w:rStyle w:val="AnswerGray"/>
        </w:rPr>
        <w:t xml:space="preserve"> on PC0 and Laptop1, these end devices cannot switch the default gateway to R1’s G0/1 interface (192.168.1.1).</w:t>
      </w:r>
    </w:p>
    <w:p w14:paraId="217FDFB9" w14:textId="77777777" w:rsidR="0082612A" w:rsidRPr="00555A99" w:rsidRDefault="0082612A" w:rsidP="0082612A">
      <w:pPr>
        <w:pStyle w:val="CMD"/>
        <w:rPr>
          <w:highlight w:val="lightGray"/>
        </w:rPr>
      </w:pPr>
      <w:r w:rsidRPr="0082612A">
        <w:rPr>
          <w:highlight w:val="lightGray"/>
        </w:rPr>
        <w:t xml:space="preserve">R1# </w:t>
      </w:r>
      <w:r w:rsidRPr="0082612A">
        <w:rPr>
          <w:b/>
          <w:highlight w:val="lightGray"/>
        </w:rPr>
        <w:t>show standby brief</w:t>
      </w:r>
    </w:p>
    <w:p w14:paraId="41B6845D" w14:textId="77777777" w:rsidR="00555A99" w:rsidRPr="00555A99" w:rsidRDefault="00555A99" w:rsidP="00555A99">
      <w:pPr>
        <w:pStyle w:val="CMD"/>
        <w:rPr>
          <w:highlight w:val="lightGray"/>
        </w:rPr>
      </w:pPr>
      <w:r w:rsidRPr="00555A99">
        <w:rPr>
          <w:highlight w:val="lightGray"/>
        </w:rPr>
        <w:t xml:space="preserve">                     P indicates configured to preempt.</w:t>
      </w:r>
    </w:p>
    <w:p w14:paraId="1200BA8E" w14:textId="77777777" w:rsidR="00555A99" w:rsidRPr="00555A99" w:rsidRDefault="00555A99" w:rsidP="00555A99">
      <w:pPr>
        <w:pStyle w:val="CMD"/>
        <w:rPr>
          <w:highlight w:val="lightGray"/>
        </w:rPr>
      </w:pPr>
      <w:r w:rsidRPr="00555A99">
        <w:rPr>
          <w:highlight w:val="lightGray"/>
        </w:rPr>
        <w:t xml:space="preserve">                     |</w:t>
      </w:r>
    </w:p>
    <w:p w14:paraId="41019A19" w14:textId="77777777" w:rsidR="00555A99" w:rsidRPr="00555A99" w:rsidRDefault="00555A99" w:rsidP="00555A99">
      <w:pPr>
        <w:pStyle w:val="CMD"/>
        <w:rPr>
          <w:highlight w:val="lightGray"/>
        </w:rPr>
      </w:pPr>
      <w:r w:rsidRPr="00555A99">
        <w:rPr>
          <w:highlight w:val="lightGray"/>
        </w:rPr>
        <w:t>Interface   Grp  Pri P State    Active          Standby         Virtual IP</w:t>
      </w:r>
    </w:p>
    <w:p w14:paraId="758199FB" w14:textId="77777777" w:rsidR="001A1FE3" w:rsidRPr="00074335" w:rsidRDefault="00555A99" w:rsidP="00074335">
      <w:pPr>
        <w:pStyle w:val="CMD"/>
      </w:pPr>
      <w:r w:rsidRPr="00555A99">
        <w:rPr>
          <w:highlight w:val="lightGray"/>
        </w:rPr>
        <w:t>Gig0/1      11   50    Active   local           unknown         192.168.1.254</w:t>
      </w:r>
    </w:p>
    <w:p w14:paraId="07FD176A" w14:textId="77777777" w:rsidR="00555A99" w:rsidRPr="00074335" w:rsidRDefault="00555A99" w:rsidP="00074335">
      <w:pPr>
        <w:pStyle w:val="CMD"/>
      </w:pPr>
    </w:p>
    <w:p w14:paraId="13780046" w14:textId="77777777" w:rsidR="0082612A" w:rsidRDefault="0082612A" w:rsidP="0082612A">
      <w:pPr>
        <w:pStyle w:val="CMD"/>
        <w:rPr>
          <w:b/>
          <w:highlight w:val="lightGray"/>
        </w:rPr>
      </w:pPr>
      <w:r w:rsidRPr="0082612A">
        <w:rPr>
          <w:highlight w:val="lightGray"/>
        </w:rPr>
        <w:t xml:space="preserve">R1(config)# </w:t>
      </w:r>
      <w:r w:rsidRPr="0082612A">
        <w:rPr>
          <w:b/>
          <w:highlight w:val="lightGray"/>
        </w:rPr>
        <w:t>interface g0/1</w:t>
      </w:r>
    </w:p>
    <w:p w14:paraId="7DAF2AD5" w14:textId="77777777" w:rsidR="00555A99" w:rsidRPr="0082612A" w:rsidRDefault="00555A99" w:rsidP="0082612A">
      <w:pPr>
        <w:pStyle w:val="CMD"/>
        <w:rPr>
          <w:highlight w:val="lightGray"/>
        </w:rPr>
      </w:pPr>
      <w:r w:rsidRPr="0082612A">
        <w:rPr>
          <w:highlight w:val="lightGray"/>
        </w:rPr>
        <w:t xml:space="preserve">R1(config-if)# </w:t>
      </w:r>
      <w:r w:rsidRPr="00555A99">
        <w:rPr>
          <w:b/>
          <w:highlight w:val="lightGray"/>
        </w:rPr>
        <w:t xml:space="preserve">no </w:t>
      </w:r>
      <w:r w:rsidRPr="0082612A">
        <w:rPr>
          <w:b/>
          <w:highlight w:val="lightGray"/>
        </w:rPr>
        <w:t>standby 1</w:t>
      </w:r>
      <w:r>
        <w:rPr>
          <w:b/>
          <w:highlight w:val="lightGray"/>
        </w:rPr>
        <w:t>1</w:t>
      </w:r>
    </w:p>
    <w:p w14:paraId="440B306E" w14:textId="77777777" w:rsidR="0082612A" w:rsidRDefault="0082612A" w:rsidP="0082612A">
      <w:pPr>
        <w:pStyle w:val="CMD"/>
        <w:rPr>
          <w:b/>
        </w:rPr>
      </w:pPr>
      <w:r w:rsidRPr="0082612A">
        <w:rPr>
          <w:highlight w:val="lightGray"/>
        </w:rPr>
        <w:t xml:space="preserve">R1(config-if)# </w:t>
      </w:r>
      <w:r w:rsidRPr="0082612A">
        <w:rPr>
          <w:b/>
          <w:highlight w:val="lightGray"/>
        </w:rPr>
        <w:t>standby 1 ip 192.168.1.254</w:t>
      </w:r>
    </w:p>
    <w:p w14:paraId="7C4DB9F5" w14:textId="77777777" w:rsidR="00555A99" w:rsidRPr="00283AE9" w:rsidRDefault="00555A99" w:rsidP="00555A99">
      <w:pPr>
        <w:pStyle w:val="CMD"/>
        <w:rPr>
          <w:highlight w:val="lightGray"/>
        </w:rPr>
      </w:pPr>
      <w:r w:rsidRPr="00283AE9">
        <w:rPr>
          <w:highlight w:val="lightGray"/>
        </w:rPr>
        <w:t>R1(config-if)#</w:t>
      </w:r>
      <w:r w:rsidR="00283AE9" w:rsidRPr="00283AE9">
        <w:rPr>
          <w:highlight w:val="lightGray"/>
        </w:rPr>
        <w:t xml:space="preserve"> </w:t>
      </w:r>
      <w:r w:rsidRPr="00283AE9">
        <w:rPr>
          <w:b/>
          <w:highlight w:val="lightGray"/>
        </w:rPr>
        <w:t>standby 1 priority 101</w:t>
      </w:r>
    </w:p>
    <w:p w14:paraId="4CE3EF94" w14:textId="77777777" w:rsidR="00555A99" w:rsidRDefault="00555A99" w:rsidP="00555A99">
      <w:pPr>
        <w:pStyle w:val="CMD"/>
      </w:pPr>
      <w:r w:rsidRPr="00283AE9">
        <w:rPr>
          <w:highlight w:val="lightGray"/>
        </w:rPr>
        <w:t>R1(config-if)#</w:t>
      </w:r>
      <w:r w:rsidR="00283AE9" w:rsidRPr="00283AE9">
        <w:rPr>
          <w:highlight w:val="lightGray"/>
        </w:rPr>
        <w:t xml:space="preserve"> </w:t>
      </w:r>
      <w:r w:rsidRPr="00283AE9">
        <w:rPr>
          <w:b/>
          <w:highlight w:val="lightGray"/>
        </w:rPr>
        <w:t>standby 1 preempt</w:t>
      </w:r>
    </w:p>
    <w:p w14:paraId="5F6AD91B" w14:textId="0905E6B3" w:rsidR="00912A15" w:rsidRDefault="00912A15" w:rsidP="00A64E74">
      <w:pPr>
        <w:pStyle w:val="SubStepAlpha"/>
      </w:pPr>
      <w:r>
        <w:t>Re-enable the interface G0/1</w:t>
      </w:r>
      <w:r w:rsidR="0082612A">
        <w:t xml:space="preserve"> </w:t>
      </w:r>
      <w:r w:rsidR="001069A1">
        <w:t>on R2</w:t>
      </w:r>
      <w:r w:rsidR="00D15897">
        <w:t>.</w:t>
      </w:r>
    </w:p>
    <w:p w14:paraId="2117C092" w14:textId="77777777" w:rsidR="00231DCA" w:rsidRPr="001F4F1B" w:rsidRDefault="0082612A" w:rsidP="008402F2">
      <w:pPr>
        <w:pStyle w:val="StepHead"/>
      </w:pPr>
      <w:r>
        <w:t>Troubleshoot R2</w:t>
      </w:r>
      <w:r w:rsidR="00BE1997">
        <w:t>.</w:t>
      </w:r>
    </w:p>
    <w:p w14:paraId="274359C3" w14:textId="77777777" w:rsidR="00912A15" w:rsidRPr="00A64E74" w:rsidRDefault="00912A15" w:rsidP="00912A15">
      <w:pPr>
        <w:pStyle w:val="SubStepAlpha"/>
      </w:pPr>
      <w:r>
        <w:t>Disable the interface G0/1 on R1.</w:t>
      </w:r>
    </w:p>
    <w:p w14:paraId="5DD75492" w14:textId="77777777" w:rsidR="00912A15" w:rsidRDefault="002A2E43" w:rsidP="00CB0612">
      <w:pPr>
        <w:pStyle w:val="SubStepAlpha"/>
        <w:keepNext/>
      </w:pPr>
      <w:r>
        <w:t xml:space="preserve">Use </w:t>
      </w:r>
      <w:r>
        <w:rPr>
          <w:b/>
        </w:rPr>
        <w:t xml:space="preserve">show </w:t>
      </w:r>
      <w:r>
        <w:t>commands to determine</w:t>
      </w:r>
      <w:r w:rsidR="004D6326">
        <w:t xml:space="preserve"> any</w:t>
      </w:r>
      <w:r>
        <w:t xml:space="preserve"> issues. </w:t>
      </w:r>
      <w:r w:rsidR="004D6326">
        <w:t>Record and c</w:t>
      </w:r>
      <w:r w:rsidR="00310F89">
        <w:t xml:space="preserve">orrect any issues </w:t>
      </w:r>
      <w:r w:rsidR="004D6326">
        <w:t>found on R2</w:t>
      </w:r>
      <w:r w:rsidR="00912A15">
        <w:t>.</w:t>
      </w:r>
    </w:p>
    <w:p w14:paraId="28D450DD" w14:textId="77777777" w:rsidR="002A2E43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742EF05E" w14:textId="77777777" w:rsidR="00CB0612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47C84E4B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6A706EBB" w14:textId="77777777" w:rsidR="002A2E43" w:rsidRDefault="00CB0612" w:rsidP="00CB0612">
      <w:pPr>
        <w:pStyle w:val="BodyTextL50"/>
      </w:pPr>
      <w:r>
        <w:t>____________________________________________________________________________________</w:t>
      </w:r>
    </w:p>
    <w:p w14:paraId="7654F3D1" w14:textId="541FFE91" w:rsidR="002A2E43" w:rsidRPr="00B92C12" w:rsidRDefault="00B92C12" w:rsidP="002A2E43">
      <w:pPr>
        <w:pStyle w:val="BodyTextL50"/>
        <w:rPr>
          <w:rStyle w:val="AnswerGray"/>
        </w:rPr>
      </w:pPr>
      <w:r>
        <w:rPr>
          <w:rStyle w:val="AnswerGray"/>
        </w:rPr>
        <w:t>The PCs and laptop</w:t>
      </w:r>
      <w:r w:rsidRPr="003D3D10">
        <w:rPr>
          <w:rStyle w:val="AnswerGray"/>
        </w:rPr>
        <w:t xml:space="preserve"> use 192.168.1.254 </w:t>
      </w:r>
      <w:r w:rsidRPr="00B92C12">
        <w:rPr>
          <w:rStyle w:val="AnswerGray"/>
        </w:rPr>
        <w:t>(HSRP’s virtual router IP) as gateway. Because R1’s G</w:t>
      </w:r>
      <w:r w:rsidRPr="003D3D10">
        <w:rPr>
          <w:rStyle w:val="AnswerGray"/>
        </w:rPr>
        <w:t>0/1 has been disabled and R2 is not yet a member of t</w:t>
      </w:r>
      <w:r w:rsidRPr="00B92C12">
        <w:rPr>
          <w:rStyle w:val="AnswerGray"/>
        </w:rPr>
        <w:t>he HSRP standby group 1, laptops and PCs</w:t>
      </w:r>
      <w:r w:rsidRPr="003D3D10">
        <w:rPr>
          <w:rStyle w:val="AnswerGray"/>
        </w:rPr>
        <w:t xml:space="preserve"> will lose connectivity to the server.</w:t>
      </w:r>
    </w:p>
    <w:p w14:paraId="341A8ABE" w14:textId="77777777" w:rsidR="004D6326" w:rsidRPr="00726394" w:rsidRDefault="004D6326" w:rsidP="004D6326">
      <w:pPr>
        <w:pStyle w:val="CMD"/>
        <w:rPr>
          <w:highlight w:val="lightGray"/>
        </w:rPr>
      </w:pPr>
      <w:r w:rsidRPr="00EA0B6F">
        <w:rPr>
          <w:highlight w:val="lightGray"/>
        </w:rPr>
        <w:t xml:space="preserve">R2# </w:t>
      </w:r>
      <w:r w:rsidR="0082612A" w:rsidRPr="00EA0B6F">
        <w:rPr>
          <w:b/>
          <w:highlight w:val="lightGray"/>
        </w:rPr>
        <w:t>show standby brief</w:t>
      </w:r>
    </w:p>
    <w:p w14:paraId="79497190" w14:textId="77777777" w:rsidR="004D6326" w:rsidRPr="00726394" w:rsidRDefault="004D6326" w:rsidP="00726394">
      <w:pPr>
        <w:pStyle w:val="CMD"/>
        <w:rPr>
          <w:highlight w:val="lightGray"/>
        </w:rPr>
      </w:pPr>
      <w:r w:rsidRPr="00726394">
        <w:rPr>
          <w:highlight w:val="lightGray"/>
        </w:rPr>
        <w:t xml:space="preserve">                     P indicates configured to preempt.</w:t>
      </w:r>
    </w:p>
    <w:p w14:paraId="119699A7" w14:textId="77777777" w:rsidR="004D6326" w:rsidRPr="00726394" w:rsidRDefault="004D6326" w:rsidP="00726394">
      <w:pPr>
        <w:pStyle w:val="CMD"/>
        <w:rPr>
          <w:highlight w:val="lightGray"/>
        </w:rPr>
      </w:pPr>
      <w:r w:rsidRPr="00726394">
        <w:rPr>
          <w:highlight w:val="lightGray"/>
        </w:rPr>
        <w:t xml:space="preserve">                     |</w:t>
      </w:r>
    </w:p>
    <w:p w14:paraId="5991445A" w14:textId="77777777" w:rsidR="004D6326" w:rsidRDefault="004D6326" w:rsidP="00726394">
      <w:pPr>
        <w:pStyle w:val="CMD"/>
      </w:pPr>
      <w:r w:rsidRPr="00726394">
        <w:rPr>
          <w:highlight w:val="lightGray"/>
        </w:rPr>
        <w:t>Interface   Grp  Pri P State    Active          Standby         Virtual IP</w:t>
      </w:r>
    </w:p>
    <w:p w14:paraId="62DD9762" w14:textId="340E2336" w:rsidR="00B92C12" w:rsidRPr="00726394" w:rsidRDefault="00B92C12" w:rsidP="00726394">
      <w:pPr>
        <w:pStyle w:val="CMD"/>
      </w:pPr>
      <w:r w:rsidRPr="003D3D10">
        <w:rPr>
          <w:highlight w:val="lightGray"/>
        </w:rPr>
        <w:t>Gig0/1      111  100   Active   local            unknown        192.168.1.254</w:t>
      </w:r>
    </w:p>
    <w:p w14:paraId="34F822BD" w14:textId="77777777" w:rsidR="00F71C1D" w:rsidRPr="00726394" w:rsidRDefault="00F71C1D" w:rsidP="00726394">
      <w:pPr>
        <w:pStyle w:val="CMD"/>
      </w:pPr>
    </w:p>
    <w:p w14:paraId="2E5971AC" w14:textId="77777777" w:rsidR="00F71C1D" w:rsidRPr="00F71C1D" w:rsidRDefault="00F71C1D" w:rsidP="00F71C1D">
      <w:pPr>
        <w:pStyle w:val="CMD"/>
        <w:rPr>
          <w:highlight w:val="lightGray"/>
        </w:rPr>
      </w:pPr>
      <w:r w:rsidRPr="00F71C1D">
        <w:rPr>
          <w:highlight w:val="lightGray"/>
        </w:rPr>
        <w:t xml:space="preserve">R2(config)# </w:t>
      </w:r>
      <w:r w:rsidRPr="00F71C1D">
        <w:rPr>
          <w:b/>
          <w:highlight w:val="lightGray"/>
        </w:rPr>
        <w:t>interface g0/1</w:t>
      </w:r>
    </w:p>
    <w:p w14:paraId="386A9220" w14:textId="77777777" w:rsidR="006E5CFD" w:rsidRDefault="006E5CFD" w:rsidP="00F71C1D">
      <w:pPr>
        <w:pStyle w:val="CMD"/>
        <w:rPr>
          <w:b/>
          <w:highlight w:val="lightGray"/>
        </w:rPr>
      </w:pPr>
      <w:r>
        <w:rPr>
          <w:highlight w:val="lightGray"/>
        </w:rPr>
        <w:t>R2</w:t>
      </w:r>
      <w:r w:rsidRPr="0082612A">
        <w:rPr>
          <w:highlight w:val="lightGray"/>
        </w:rPr>
        <w:t xml:space="preserve">(config-if)# </w:t>
      </w:r>
      <w:r w:rsidRPr="00555A99">
        <w:rPr>
          <w:b/>
          <w:highlight w:val="lightGray"/>
        </w:rPr>
        <w:t xml:space="preserve">no </w:t>
      </w:r>
      <w:r w:rsidRPr="0082612A">
        <w:rPr>
          <w:b/>
          <w:highlight w:val="lightGray"/>
        </w:rPr>
        <w:t>standby 1</w:t>
      </w:r>
      <w:r>
        <w:rPr>
          <w:b/>
          <w:highlight w:val="lightGray"/>
        </w:rPr>
        <w:t>11</w:t>
      </w:r>
    </w:p>
    <w:p w14:paraId="6B74A9C4" w14:textId="77777777" w:rsidR="00F71C1D" w:rsidRPr="00F71C1D" w:rsidRDefault="00F71C1D" w:rsidP="00F71C1D">
      <w:pPr>
        <w:pStyle w:val="CMD"/>
        <w:rPr>
          <w:highlight w:val="lightGray"/>
        </w:rPr>
      </w:pPr>
      <w:r w:rsidRPr="00F71C1D">
        <w:rPr>
          <w:highlight w:val="lightGray"/>
        </w:rPr>
        <w:t xml:space="preserve">R2(config-if)# </w:t>
      </w:r>
      <w:r w:rsidRPr="00F71C1D">
        <w:rPr>
          <w:b/>
          <w:highlight w:val="lightGray"/>
        </w:rPr>
        <w:t>standby 1 ip 192.168.1.254</w:t>
      </w:r>
    </w:p>
    <w:p w14:paraId="75A1C3BA" w14:textId="0FECDA17" w:rsidR="00912A15" w:rsidRDefault="00540BDA" w:rsidP="00912A15">
      <w:pPr>
        <w:pStyle w:val="SubStepAlpha"/>
      </w:pPr>
      <w:r>
        <w:t xml:space="preserve">After verifying that </w:t>
      </w:r>
      <w:r w:rsidR="00A64E74">
        <w:t xml:space="preserve">the PCs and </w:t>
      </w:r>
      <w:r w:rsidR="00F31B61">
        <w:t>l</w:t>
      </w:r>
      <w:r w:rsidR="00A64E74">
        <w:t xml:space="preserve">aptops can navigate to </w:t>
      </w:r>
      <w:r w:rsidR="00C829E1" w:rsidRPr="00E270D3">
        <w:t>www.cisco.pka</w:t>
      </w:r>
      <w:r w:rsidR="00A64E74">
        <w:t xml:space="preserve"> </w:t>
      </w:r>
      <w:r>
        <w:t>successfully, re-enable the interface G0/1</w:t>
      </w:r>
      <w:r w:rsidR="001069A1">
        <w:t xml:space="preserve"> on R1</w:t>
      </w:r>
      <w:r>
        <w:t>.</w:t>
      </w:r>
    </w:p>
    <w:p w14:paraId="59DEBCC4" w14:textId="77777777" w:rsidR="00231DCA" w:rsidRDefault="00BE1997" w:rsidP="008402F2">
      <w:pPr>
        <w:pStyle w:val="StepHead"/>
      </w:pPr>
      <w:r>
        <w:t>Verify connectivity.</w:t>
      </w:r>
    </w:p>
    <w:p w14:paraId="50FC9154" w14:textId="5C0C3A0C" w:rsidR="00540BDA" w:rsidRDefault="00F71C1D" w:rsidP="00002FB7">
      <w:pPr>
        <w:pStyle w:val="SubStepAlpha"/>
      </w:pPr>
      <w:r>
        <w:t xml:space="preserve">Verify all PCs and </w:t>
      </w:r>
      <w:r w:rsidR="00F31B61">
        <w:t>l</w:t>
      </w:r>
      <w:r>
        <w:t xml:space="preserve">aptops can navigate to </w:t>
      </w:r>
      <w:r w:rsidR="00C829E1" w:rsidRPr="00E270D3">
        <w:t>www.cisco.pka</w:t>
      </w:r>
      <w:r>
        <w:t>.</w:t>
      </w:r>
    </w:p>
    <w:p w14:paraId="04603376" w14:textId="77777777" w:rsidR="00002FB7" w:rsidRDefault="00002FB7" w:rsidP="00002FB7">
      <w:pPr>
        <w:pStyle w:val="SubStepAlpha"/>
      </w:pPr>
      <w:r>
        <w:t xml:space="preserve">Verify </w:t>
      </w:r>
      <w:r w:rsidR="00540BDA">
        <w:t>all the HSRP requirements have been met.</w:t>
      </w:r>
    </w:p>
    <w:p w14:paraId="79A2F793" w14:textId="77777777" w:rsidR="001069A1" w:rsidRDefault="00F53945" w:rsidP="00D86D9E">
      <w:pPr>
        <w:pStyle w:val="LabSection"/>
        <w:rPr>
          <w:highlight w:val="lightGray"/>
        </w:rPr>
      </w:pPr>
      <w:r>
        <w:rPr>
          <w:highlight w:val="lightGray"/>
        </w:rPr>
        <w:t xml:space="preserve">Running </w:t>
      </w:r>
      <w:r w:rsidR="001069A1">
        <w:rPr>
          <w:highlight w:val="lightGray"/>
        </w:rPr>
        <w:t>Scripts</w:t>
      </w:r>
    </w:p>
    <w:p w14:paraId="7C00CE11" w14:textId="77777777" w:rsidR="000A0229" w:rsidRDefault="00074335" w:rsidP="00D86D9E">
      <w:pPr>
        <w:pStyle w:val="LabSection"/>
        <w:rPr>
          <w:highlight w:val="lightGray"/>
        </w:rPr>
      </w:pPr>
      <w:r>
        <w:rPr>
          <w:highlight w:val="lightGray"/>
        </w:rPr>
        <w:t>PC0 and Laptop</w:t>
      </w:r>
      <w:r w:rsidR="000A0229">
        <w:rPr>
          <w:highlight w:val="lightGray"/>
        </w:rPr>
        <w:t>1</w:t>
      </w:r>
    </w:p>
    <w:p w14:paraId="45EE5232" w14:textId="77777777" w:rsidR="000A0229" w:rsidRPr="000A0229" w:rsidRDefault="000A0229" w:rsidP="000A0229">
      <w:pPr>
        <w:pStyle w:val="BodyText"/>
        <w:rPr>
          <w:highlight w:val="lightGray"/>
        </w:rPr>
      </w:pPr>
      <w:r>
        <w:rPr>
          <w:highlight w:val="lightGray"/>
        </w:rPr>
        <w:t>The default gateway should be configured at 192.168.1.254.</w:t>
      </w:r>
    </w:p>
    <w:p w14:paraId="62D410EB" w14:textId="77777777" w:rsidR="00D86D9E" w:rsidRPr="000C7836" w:rsidRDefault="00F53945" w:rsidP="00D86D9E">
      <w:pPr>
        <w:pStyle w:val="LabSection"/>
        <w:rPr>
          <w:highlight w:val="lightGray"/>
        </w:rPr>
      </w:pPr>
      <w:r>
        <w:rPr>
          <w:highlight w:val="lightGray"/>
        </w:rPr>
        <w:t>R1 Configuration</w:t>
      </w:r>
    </w:p>
    <w:p w14:paraId="7C99EF85" w14:textId="77777777" w:rsidR="00F53945" w:rsidRPr="000A0229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>interface g0/1</w:t>
      </w:r>
    </w:p>
    <w:p w14:paraId="3886AD97" w14:textId="77777777" w:rsidR="00F53945" w:rsidRPr="000A0229" w:rsidRDefault="001D5D8E" w:rsidP="000A0229">
      <w:pPr>
        <w:pStyle w:val="DevConfigs"/>
        <w:rPr>
          <w:rStyle w:val="DevConfigGray"/>
        </w:rPr>
      </w:pPr>
      <w:r>
        <w:rPr>
          <w:rStyle w:val="DevConfigGray"/>
        </w:rPr>
        <w:t xml:space="preserve"> no standby 11</w:t>
      </w:r>
    </w:p>
    <w:p w14:paraId="21BE3F77" w14:textId="77777777" w:rsidR="00F53945" w:rsidRPr="000A0229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 xml:space="preserve"> standby 1 ip 192.168.1.254</w:t>
      </w:r>
    </w:p>
    <w:p w14:paraId="1A958842" w14:textId="77777777" w:rsidR="00F53945" w:rsidRPr="000A0229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 xml:space="preserve"> standby 1 priority 101</w:t>
      </w:r>
    </w:p>
    <w:p w14:paraId="7598FF26" w14:textId="77777777" w:rsidR="00D86D9E" w:rsidRPr="000A0229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 xml:space="preserve"> standby 1 preempt</w:t>
      </w:r>
    </w:p>
    <w:p w14:paraId="09815755" w14:textId="77777777" w:rsidR="00F53945" w:rsidRPr="000C7836" w:rsidRDefault="00D056F6" w:rsidP="00F53945">
      <w:pPr>
        <w:pStyle w:val="LabSection"/>
        <w:rPr>
          <w:highlight w:val="lightGray"/>
        </w:rPr>
      </w:pPr>
      <w:r>
        <w:rPr>
          <w:highlight w:val="lightGray"/>
        </w:rPr>
        <w:t>R2</w:t>
      </w:r>
      <w:r w:rsidR="00F53945">
        <w:rPr>
          <w:highlight w:val="lightGray"/>
        </w:rPr>
        <w:t xml:space="preserve"> Configuration</w:t>
      </w:r>
    </w:p>
    <w:p w14:paraId="42001B8A" w14:textId="77777777" w:rsidR="00F53945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>interface g0/1</w:t>
      </w:r>
    </w:p>
    <w:p w14:paraId="192D57CC" w14:textId="77777777" w:rsidR="00064B41" w:rsidRPr="000A0229" w:rsidRDefault="00064B41" w:rsidP="000A0229">
      <w:pPr>
        <w:pStyle w:val="DevConfigs"/>
        <w:rPr>
          <w:rStyle w:val="DevConfigGray"/>
        </w:rPr>
      </w:pPr>
      <w:r>
        <w:rPr>
          <w:rStyle w:val="DevConfigGray"/>
        </w:rPr>
        <w:t xml:space="preserve"> no standby 111</w:t>
      </w:r>
    </w:p>
    <w:p w14:paraId="7B8DFEB4" w14:textId="77777777" w:rsidR="00F53945" w:rsidRPr="000A0229" w:rsidRDefault="00F53945" w:rsidP="000A0229">
      <w:pPr>
        <w:pStyle w:val="DevConfigs"/>
        <w:rPr>
          <w:rStyle w:val="DevConfigGray"/>
        </w:rPr>
      </w:pPr>
      <w:r w:rsidRPr="000A0229">
        <w:rPr>
          <w:rStyle w:val="DevConfigGray"/>
        </w:rPr>
        <w:t xml:space="preserve"> standby 1 ip 192.168.1.254</w:t>
      </w:r>
    </w:p>
    <w:sectPr w:rsidR="00F53945" w:rsidRPr="000A0229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9DF351" w14:textId="77777777" w:rsidR="00B938C6" w:rsidRDefault="00B938C6" w:rsidP="0090659A">
      <w:pPr>
        <w:spacing w:after="0" w:line="240" w:lineRule="auto"/>
      </w:pPr>
      <w:r>
        <w:separator/>
      </w:r>
    </w:p>
    <w:p w14:paraId="318C4FE1" w14:textId="77777777" w:rsidR="00B938C6" w:rsidRDefault="00B938C6"/>
    <w:p w14:paraId="6EE14254" w14:textId="77777777" w:rsidR="00B938C6" w:rsidRDefault="00B938C6"/>
    <w:p w14:paraId="52BA7751" w14:textId="77777777" w:rsidR="00B938C6" w:rsidRDefault="00B938C6"/>
    <w:p w14:paraId="5680405B" w14:textId="77777777" w:rsidR="00B938C6" w:rsidRDefault="00B938C6"/>
    <w:p w14:paraId="1131CC69" w14:textId="77777777" w:rsidR="00B938C6" w:rsidRDefault="00B938C6"/>
    <w:p w14:paraId="3E7B9A75" w14:textId="77777777" w:rsidR="00B938C6" w:rsidRDefault="00B938C6"/>
  </w:endnote>
  <w:endnote w:type="continuationSeparator" w:id="0">
    <w:p w14:paraId="2C007611" w14:textId="77777777" w:rsidR="00B938C6" w:rsidRDefault="00B938C6" w:rsidP="0090659A">
      <w:pPr>
        <w:spacing w:after="0" w:line="240" w:lineRule="auto"/>
      </w:pPr>
      <w:r>
        <w:continuationSeparator/>
      </w:r>
    </w:p>
    <w:p w14:paraId="28BE35DB" w14:textId="77777777" w:rsidR="00B938C6" w:rsidRDefault="00B938C6"/>
    <w:p w14:paraId="2424D792" w14:textId="77777777" w:rsidR="00B938C6" w:rsidRDefault="00B938C6"/>
    <w:p w14:paraId="346EBAAE" w14:textId="77777777" w:rsidR="00B938C6" w:rsidRDefault="00B938C6"/>
    <w:p w14:paraId="16FC795C" w14:textId="77777777" w:rsidR="00B938C6" w:rsidRDefault="00B938C6"/>
    <w:p w14:paraId="6EC87139" w14:textId="77777777" w:rsidR="00B938C6" w:rsidRDefault="00B938C6"/>
    <w:p w14:paraId="1AAC7765" w14:textId="77777777" w:rsidR="00B938C6" w:rsidRDefault="00B938C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56BFB1C-D74A-4BD5-9262-FEB27680D2EE}"/>
    <w:embedBold r:id="rId2" w:fontKey="{8D79B9F8-E037-4085-92E4-7D6C8A7F21A4}"/>
    <w:embedItalic r:id="rId3" w:fontKey="{88825C8A-D5BB-4472-B32B-CE79F085F876}"/>
    <w:embedBoldItalic r:id="rId4" w:fontKey="{B5591756-5F8A-4A6B-B6CE-4D189F8A4BB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7A737BD-71B9-4415-850F-C9B87F5510B1}"/>
    <w:embedBold r:id="rId6" w:fontKey="{805BE672-0927-4E06-8C62-086FCA6A576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BE1114" w14:textId="77777777" w:rsidR="006F5EDE" w:rsidRDefault="006F5ED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7E9611" w14:textId="43947BEC" w:rsidR="00FC6862" w:rsidRPr="00127112" w:rsidRDefault="00926CB2" w:rsidP="00127112">
    <w:pPr>
      <w:pStyle w:val="Footer"/>
      <w:rPr>
        <w:szCs w:val="16"/>
      </w:rPr>
    </w:pPr>
    <w:bookmarkStart w:id="4" w:name="_GoBack"/>
    <w:r w:rsidRPr="002A244B">
      <w:t xml:space="preserve">© </w:t>
    </w:r>
    <w:r w:rsidR="00532FD7">
      <w:fldChar w:fldCharType="begin"/>
    </w:r>
    <w:r w:rsidR="00532FD7">
      <w:instrText xml:space="preserve"> DATE  \@ "yyyy"  \* MERGEFORMAT </w:instrText>
    </w:r>
    <w:r w:rsidR="00532FD7">
      <w:fldChar w:fldCharType="separate"/>
    </w:r>
    <w:r w:rsidR="006F5EDE">
      <w:rPr>
        <w:noProof/>
      </w:rPr>
      <w:t>2017</w:t>
    </w:r>
    <w:r w:rsidR="00532FD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47942" w:rsidRPr="0090659A">
      <w:rPr>
        <w:b/>
        <w:szCs w:val="16"/>
      </w:rPr>
      <w:fldChar w:fldCharType="separate"/>
    </w:r>
    <w:r w:rsidR="006F5EDE">
      <w:rPr>
        <w:b/>
        <w:noProof/>
        <w:szCs w:val="16"/>
      </w:rPr>
      <w:t>3</w:t>
    </w:r>
    <w:r w:rsidR="0094794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47942" w:rsidRPr="0090659A">
      <w:rPr>
        <w:b/>
        <w:szCs w:val="16"/>
      </w:rPr>
      <w:fldChar w:fldCharType="separate"/>
    </w:r>
    <w:r w:rsidR="006F5EDE">
      <w:rPr>
        <w:b/>
        <w:noProof/>
        <w:szCs w:val="16"/>
      </w:rPr>
      <w:t>3</w:t>
    </w:r>
    <w:r w:rsidR="00947942" w:rsidRPr="0090659A">
      <w:rPr>
        <w:b/>
        <w:szCs w:val="16"/>
      </w:rPr>
      <w:fldChar w:fldCharType="end"/>
    </w:r>
    <w:bookmarkEnd w:id="4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264D8E" w14:textId="749079C3" w:rsidR="00FC6862" w:rsidRPr="0073569B" w:rsidRDefault="00926CB2" w:rsidP="0073569B">
    <w:pPr>
      <w:pStyle w:val="Footer"/>
      <w:rPr>
        <w:szCs w:val="16"/>
      </w:rPr>
    </w:pPr>
    <w:r w:rsidRPr="002A244B">
      <w:t xml:space="preserve">© </w:t>
    </w:r>
    <w:r w:rsidR="00532FD7">
      <w:fldChar w:fldCharType="begin"/>
    </w:r>
    <w:r w:rsidR="00532FD7">
      <w:instrText xml:space="preserve"> DATE  \@ "yyyy"  \* MERGEFORMAT </w:instrText>
    </w:r>
    <w:r w:rsidR="00532FD7">
      <w:fldChar w:fldCharType="separate"/>
    </w:r>
    <w:r w:rsidR="006F5EDE">
      <w:rPr>
        <w:noProof/>
      </w:rPr>
      <w:t>2017</w:t>
    </w:r>
    <w:r w:rsidR="00532FD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47942" w:rsidRPr="0090659A">
      <w:rPr>
        <w:b/>
        <w:szCs w:val="16"/>
      </w:rPr>
      <w:fldChar w:fldCharType="separate"/>
    </w:r>
    <w:r w:rsidR="006F5EDE">
      <w:rPr>
        <w:b/>
        <w:noProof/>
        <w:szCs w:val="16"/>
      </w:rPr>
      <w:t>1</w:t>
    </w:r>
    <w:r w:rsidR="0094794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47942" w:rsidRPr="0090659A">
      <w:rPr>
        <w:b/>
        <w:szCs w:val="16"/>
      </w:rPr>
      <w:fldChar w:fldCharType="separate"/>
    </w:r>
    <w:r w:rsidR="006F5EDE">
      <w:rPr>
        <w:b/>
        <w:noProof/>
        <w:szCs w:val="16"/>
      </w:rPr>
      <w:t>3</w:t>
    </w:r>
    <w:r w:rsidR="0094794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33355A" w14:textId="77777777" w:rsidR="00B938C6" w:rsidRDefault="00B938C6" w:rsidP="0090659A">
      <w:pPr>
        <w:spacing w:after="0" w:line="240" w:lineRule="auto"/>
      </w:pPr>
      <w:r>
        <w:separator/>
      </w:r>
    </w:p>
    <w:p w14:paraId="71927B35" w14:textId="77777777" w:rsidR="00B938C6" w:rsidRDefault="00B938C6"/>
    <w:p w14:paraId="1B8DA554" w14:textId="77777777" w:rsidR="00B938C6" w:rsidRDefault="00B938C6"/>
    <w:p w14:paraId="240C51C6" w14:textId="77777777" w:rsidR="00B938C6" w:rsidRDefault="00B938C6"/>
    <w:p w14:paraId="07A9CCA2" w14:textId="77777777" w:rsidR="00B938C6" w:rsidRDefault="00B938C6"/>
    <w:p w14:paraId="181C2311" w14:textId="77777777" w:rsidR="00B938C6" w:rsidRDefault="00B938C6"/>
    <w:p w14:paraId="0A7A1035" w14:textId="77777777" w:rsidR="00B938C6" w:rsidRDefault="00B938C6"/>
  </w:footnote>
  <w:footnote w:type="continuationSeparator" w:id="0">
    <w:p w14:paraId="48148DB6" w14:textId="77777777" w:rsidR="00B938C6" w:rsidRDefault="00B938C6" w:rsidP="0090659A">
      <w:pPr>
        <w:spacing w:after="0" w:line="240" w:lineRule="auto"/>
      </w:pPr>
      <w:r>
        <w:continuationSeparator/>
      </w:r>
    </w:p>
    <w:p w14:paraId="578D5A01" w14:textId="77777777" w:rsidR="00B938C6" w:rsidRDefault="00B938C6"/>
    <w:p w14:paraId="64C2BEDD" w14:textId="77777777" w:rsidR="00B938C6" w:rsidRDefault="00B938C6"/>
    <w:p w14:paraId="1E2110B5" w14:textId="77777777" w:rsidR="00B938C6" w:rsidRDefault="00B938C6"/>
    <w:p w14:paraId="758AC339" w14:textId="77777777" w:rsidR="00B938C6" w:rsidRDefault="00B938C6"/>
    <w:p w14:paraId="677048E2" w14:textId="77777777" w:rsidR="00B938C6" w:rsidRDefault="00B938C6"/>
    <w:p w14:paraId="59A8E496" w14:textId="77777777" w:rsidR="00B938C6" w:rsidRDefault="00B938C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DBC6FE" w14:textId="77777777" w:rsidR="006F5EDE" w:rsidRDefault="006F5ED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C3DE05" w14:textId="77777777" w:rsidR="00FC6862" w:rsidRDefault="00EC4A06" w:rsidP="00127112">
    <w:pPr>
      <w:pStyle w:val="PageHead"/>
    </w:pPr>
    <w:r>
      <w:t>Packet Tracer –</w:t>
    </w:r>
    <w:r w:rsidRPr="00FD4A68">
      <w:t xml:space="preserve"> </w:t>
    </w:r>
    <w:r>
      <w:t>Troubleshoot HSRP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02EC21" w14:textId="77777777" w:rsidR="00926CB2" w:rsidRDefault="00B13A84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88C0C91" wp14:editId="0FCB092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299610" w14:textId="77777777" w:rsidR="00FC6862" w:rsidRDefault="00FC686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9907BEB"/>
    <w:multiLevelType w:val="hybridMultilevel"/>
    <w:tmpl w:val="86B8AC5C"/>
    <w:lvl w:ilvl="0" w:tplc="C6EAA2E0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796360"/>
    <w:multiLevelType w:val="multilevel"/>
    <w:tmpl w:val="C73A9300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711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BD8AECF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3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A84"/>
    <w:rsid w:val="00001BDF"/>
    <w:rsid w:val="00002FB7"/>
    <w:rsid w:val="0000380F"/>
    <w:rsid w:val="00004175"/>
    <w:rsid w:val="000059C9"/>
    <w:rsid w:val="00012C22"/>
    <w:rsid w:val="000160F7"/>
    <w:rsid w:val="00016D5B"/>
    <w:rsid w:val="00016F30"/>
    <w:rsid w:val="0002047C"/>
    <w:rsid w:val="0002076E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1912"/>
    <w:rsid w:val="00064B41"/>
    <w:rsid w:val="00067A67"/>
    <w:rsid w:val="00074335"/>
    <w:rsid w:val="000769CF"/>
    <w:rsid w:val="00080186"/>
    <w:rsid w:val="000815D8"/>
    <w:rsid w:val="00081A7D"/>
    <w:rsid w:val="00084C99"/>
    <w:rsid w:val="00085CC6"/>
    <w:rsid w:val="00090C07"/>
    <w:rsid w:val="0009147A"/>
    <w:rsid w:val="00091E8D"/>
    <w:rsid w:val="0009378D"/>
    <w:rsid w:val="00097163"/>
    <w:rsid w:val="000A0229"/>
    <w:rsid w:val="000A22C8"/>
    <w:rsid w:val="000B2344"/>
    <w:rsid w:val="000B7DE5"/>
    <w:rsid w:val="000C2118"/>
    <w:rsid w:val="000C6E6E"/>
    <w:rsid w:val="000C7836"/>
    <w:rsid w:val="000D55B4"/>
    <w:rsid w:val="000E65F0"/>
    <w:rsid w:val="000F072C"/>
    <w:rsid w:val="000F6743"/>
    <w:rsid w:val="000F7FCB"/>
    <w:rsid w:val="001006C2"/>
    <w:rsid w:val="00101BE8"/>
    <w:rsid w:val="001069A1"/>
    <w:rsid w:val="00107B2B"/>
    <w:rsid w:val="00112AC5"/>
    <w:rsid w:val="001133DD"/>
    <w:rsid w:val="001203E6"/>
    <w:rsid w:val="00120CBE"/>
    <w:rsid w:val="00121BAE"/>
    <w:rsid w:val="001261C4"/>
    <w:rsid w:val="00127112"/>
    <w:rsid w:val="001314FB"/>
    <w:rsid w:val="001366EC"/>
    <w:rsid w:val="001418C8"/>
    <w:rsid w:val="0014219C"/>
    <w:rsid w:val="001425ED"/>
    <w:rsid w:val="00143450"/>
    <w:rsid w:val="00144997"/>
    <w:rsid w:val="001523C0"/>
    <w:rsid w:val="001535FE"/>
    <w:rsid w:val="00154E3A"/>
    <w:rsid w:val="00157902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1FE3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D5D8E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60CD4"/>
    <w:rsid w:val="002639D8"/>
    <w:rsid w:val="00265F77"/>
    <w:rsid w:val="00266C83"/>
    <w:rsid w:val="002676D9"/>
    <w:rsid w:val="002762E4"/>
    <w:rsid w:val="002768DC"/>
    <w:rsid w:val="00276EF9"/>
    <w:rsid w:val="00283AE9"/>
    <w:rsid w:val="00294C8F"/>
    <w:rsid w:val="002A2E43"/>
    <w:rsid w:val="002A6C56"/>
    <w:rsid w:val="002C090C"/>
    <w:rsid w:val="002C1243"/>
    <w:rsid w:val="002C1815"/>
    <w:rsid w:val="002C475E"/>
    <w:rsid w:val="002C6AD6"/>
    <w:rsid w:val="002D6C2A"/>
    <w:rsid w:val="002D7A86"/>
    <w:rsid w:val="002F45FF"/>
    <w:rsid w:val="002F6D17"/>
    <w:rsid w:val="00302887"/>
    <w:rsid w:val="003056EB"/>
    <w:rsid w:val="003071FF"/>
    <w:rsid w:val="00310652"/>
    <w:rsid w:val="00310E15"/>
    <w:rsid w:val="00310F89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2973"/>
    <w:rsid w:val="00363A23"/>
    <w:rsid w:val="0036465A"/>
    <w:rsid w:val="00390C38"/>
    <w:rsid w:val="00392748"/>
    <w:rsid w:val="00392C65"/>
    <w:rsid w:val="00392ED5"/>
    <w:rsid w:val="003A19DC"/>
    <w:rsid w:val="003A1B45"/>
    <w:rsid w:val="003A220C"/>
    <w:rsid w:val="003A2913"/>
    <w:rsid w:val="003B46FC"/>
    <w:rsid w:val="003B5767"/>
    <w:rsid w:val="003B7605"/>
    <w:rsid w:val="003C08AA"/>
    <w:rsid w:val="003C2A7B"/>
    <w:rsid w:val="003C2AB0"/>
    <w:rsid w:val="003C49EF"/>
    <w:rsid w:val="003C6BCA"/>
    <w:rsid w:val="003C7902"/>
    <w:rsid w:val="003D0BFF"/>
    <w:rsid w:val="003D3D10"/>
    <w:rsid w:val="003D6EF1"/>
    <w:rsid w:val="003E5BE5"/>
    <w:rsid w:val="003F18D1"/>
    <w:rsid w:val="003F20EC"/>
    <w:rsid w:val="003F4F0E"/>
    <w:rsid w:val="003F6096"/>
    <w:rsid w:val="003F6E06"/>
    <w:rsid w:val="00403C7A"/>
    <w:rsid w:val="00405540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78F4"/>
    <w:rsid w:val="00450F7A"/>
    <w:rsid w:val="00452C6D"/>
    <w:rsid w:val="00455E0B"/>
    <w:rsid w:val="00462B9F"/>
    <w:rsid w:val="004659EE"/>
    <w:rsid w:val="00472B4A"/>
    <w:rsid w:val="00473E34"/>
    <w:rsid w:val="00475D9C"/>
    <w:rsid w:val="00476BA9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326"/>
    <w:rsid w:val="004D682B"/>
    <w:rsid w:val="004E6152"/>
    <w:rsid w:val="004F344A"/>
    <w:rsid w:val="004F3A57"/>
    <w:rsid w:val="00504ED4"/>
    <w:rsid w:val="00510639"/>
    <w:rsid w:val="00516142"/>
    <w:rsid w:val="00520027"/>
    <w:rsid w:val="0052093C"/>
    <w:rsid w:val="00521B31"/>
    <w:rsid w:val="00522469"/>
    <w:rsid w:val="0052400A"/>
    <w:rsid w:val="00532FD7"/>
    <w:rsid w:val="00535664"/>
    <w:rsid w:val="00536277"/>
    <w:rsid w:val="00536F43"/>
    <w:rsid w:val="005405AE"/>
    <w:rsid w:val="00540BDA"/>
    <w:rsid w:val="005510BA"/>
    <w:rsid w:val="005538C8"/>
    <w:rsid w:val="00554B4E"/>
    <w:rsid w:val="00555A99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131CE"/>
    <w:rsid w:val="0061336B"/>
    <w:rsid w:val="00617D6E"/>
    <w:rsid w:val="00622D61"/>
    <w:rsid w:val="00624198"/>
    <w:rsid w:val="00636C28"/>
    <w:rsid w:val="006428E5"/>
    <w:rsid w:val="00644958"/>
    <w:rsid w:val="0064675E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BB3"/>
    <w:rsid w:val="006D3FC1"/>
    <w:rsid w:val="006D7590"/>
    <w:rsid w:val="006E372B"/>
    <w:rsid w:val="006E5CFD"/>
    <w:rsid w:val="006E5FE9"/>
    <w:rsid w:val="006E6581"/>
    <w:rsid w:val="006E71DF"/>
    <w:rsid w:val="006F1CC4"/>
    <w:rsid w:val="006F2A86"/>
    <w:rsid w:val="006F3163"/>
    <w:rsid w:val="006F5EDE"/>
    <w:rsid w:val="006F75C8"/>
    <w:rsid w:val="00705FEC"/>
    <w:rsid w:val="0071147A"/>
    <w:rsid w:val="0071185D"/>
    <w:rsid w:val="00721E01"/>
    <w:rsid w:val="007222AD"/>
    <w:rsid w:val="00726394"/>
    <w:rsid w:val="007267CF"/>
    <w:rsid w:val="00731F3F"/>
    <w:rsid w:val="00733BAB"/>
    <w:rsid w:val="0073569B"/>
    <w:rsid w:val="007436BF"/>
    <w:rsid w:val="007443E9"/>
    <w:rsid w:val="00745DCE"/>
    <w:rsid w:val="00753D89"/>
    <w:rsid w:val="00753DDA"/>
    <w:rsid w:val="007553D8"/>
    <w:rsid w:val="00755C9B"/>
    <w:rsid w:val="00760FE4"/>
    <w:rsid w:val="007636C2"/>
    <w:rsid w:val="00763D8B"/>
    <w:rsid w:val="007642F3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B7A8A"/>
    <w:rsid w:val="007C029C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3A60"/>
    <w:rsid w:val="007F3D0B"/>
    <w:rsid w:val="007F7C94"/>
    <w:rsid w:val="00802FFA"/>
    <w:rsid w:val="00810E4B"/>
    <w:rsid w:val="00814BAA"/>
    <w:rsid w:val="00824295"/>
    <w:rsid w:val="0082612A"/>
    <w:rsid w:val="00827A65"/>
    <w:rsid w:val="00830473"/>
    <w:rsid w:val="008313F3"/>
    <w:rsid w:val="008402F2"/>
    <w:rsid w:val="008405BB"/>
    <w:rsid w:val="00846494"/>
    <w:rsid w:val="00847B20"/>
    <w:rsid w:val="008509D3"/>
    <w:rsid w:val="00851F79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599A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03EF"/>
    <w:rsid w:val="008F340F"/>
    <w:rsid w:val="008F7916"/>
    <w:rsid w:val="00903523"/>
    <w:rsid w:val="00906281"/>
    <w:rsid w:val="0090659A"/>
    <w:rsid w:val="00911080"/>
    <w:rsid w:val="00912A15"/>
    <w:rsid w:val="0091350B"/>
    <w:rsid w:val="00913AAD"/>
    <w:rsid w:val="00915986"/>
    <w:rsid w:val="00917624"/>
    <w:rsid w:val="00926CB2"/>
    <w:rsid w:val="00930386"/>
    <w:rsid w:val="009309F5"/>
    <w:rsid w:val="00933237"/>
    <w:rsid w:val="00933F28"/>
    <w:rsid w:val="009476C0"/>
    <w:rsid w:val="00947942"/>
    <w:rsid w:val="00963E34"/>
    <w:rsid w:val="00964DFA"/>
    <w:rsid w:val="009753DC"/>
    <w:rsid w:val="0098155C"/>
    <w:rsid w:val="00983B77"/>
    <w:rsid w:val="00987101"/>
    <w:rsid w:val="00996053"/>
    <w:rsid w:val="009A0A59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E4E17"/>
    <w:rsid w:val="009F261E"/>
    <w:rsid w:val="009F4C2E"/>
    <w:rsid w:val="00A014A3"/>
    <w:rsid w:val="00A027CC"/>
    <w:rsid w:val="00A0412D"/>
    <w:rsid w:val="00A21211"/>
    <w:rsid w:val="00A23D77"/>
    <w:rsid w:val="00A30F8A"/>
    <w:rsid w:val="00A34E7F"/>
    <w:rsid w:val="00A46F0A"/>
    <w:rsid w:val="00A46F25"/>
    <w:rsid w:val="00A47CC2"/>
    <w:rsid w:val="00A502BA"/>
    <w:rsid w:val="00A53E7C"/>
    <w:rsid w:val="00A60146"/>
    <w:rsid w:val="00A601A9"/>
    <w:rsid w:val="00A622C4"/>
    <w:rsid w:val="00A6283D"/>
    <w:rsid w:val="00A64E74"/>
    <w:rsid w:val="00A676FF"/>
    <w:rsid w:val="00A71D29"/>
    <w:rsid w:val="00A73EBA"/>
    <w:rsid w:val="00A754B4"/>
    <w:rsid w:val="00A807C1"/>
    <w:rsid w:val="00A82658"/>
    <w:rsid w:val="00A83374"/>
    <w:rsid w:val="00A96172"/>
    <w:rsid w:val="00A97C5F"/>
    <w:rsid w:val="00AB0D6A"/>
    <w:rsid w:val="00AB43B3"/>
    <w:rsid w:val="00AB49B9"/>
    <w:rsid w:val="00AB501D"/>
    <w:rsid w:val="00AB758A"/>
    <w:rsid w:val="00AC027E"/>
    <w:rsid w:val="00AC1E7E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13A84"/>
    <w:rsid w:val="00B2496B"/>
    <w:rsid w:val="00B27499"/>
    <w:rsid w:val="00B3010D"/>
    <w:rsid w:val="00B35151"/>
    <w:rsid w:val="00B433F2"/>
    <w:rsid w:val="00B458E8"/>
    <w:rsid w:val="00B5397B"/>
    <w:rsid w:val="00B53EE9"/>
    <w:rsid w:val="00B6183E"/>
    <w:rsid w:val="00B62809"/>
    <w:rsid w:val="00B7675A"/>
    <w:rsid w:val="00B81898"/>
    <w:rsid w:val="00B82DED"/>
    <w:rsid w:val="00B8606B"/>
    <w:rsid w:val="00B878E7"/>
    <w:rsid w:val="00B879CC"/>
    <w:rsid w:val="00B92C12"/>
    <w:rsid w:val="00B938C6"/>
    <w:rsid w:val="00B94791"/>
    <w:rsid w:val="00B97278"/>
    <w:rsid w:val="00B97943"/>
    <w:rsid w:val="00BA1D0B"/>
    <w:rsid w:val="00BA6972"/>
    <w:rsid w:val="00BA7800"/>
    <w:rsid w:val="00BB1797"/>
    <w:rsid w:val="00BB1E0D"/>
    <w:rsid w:val="00BB26C8"/>
    <w:rsid w:val="00BB4D9B"/>
    <w:rsid w:val="00BB73FF"/>
    <w:rsid w:val="00BB7688"/>
    <w:rsid w:val="00BC7423"/>
    <w:rsid w:val="00BC7CAC"/>
    <w:rsid w:val="00BD6D76"/>
    <w:rsid w:val="00BE1997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712C"/>
    <w:rsid w:val="00C17229"/>
    <w:rsid w:val="00C23E16"/>
    <w:rsid w:val="00C27E37"/>
    <w:rsid w:val="00C32713"/>
    <w:rsid w:val="00C351B8"/>
    <w:rsid w:val="00C410D9"/>
    <w:rsid w:val="00C44DB7"/>
    <w:rsid w:val="00C4510A"/>
    <w:rsid w:val="00C47F2E"/>
    <w:rsid w:val="00C50140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29E1"/>
    <w:rsid w:val="00C870D1"/>
    <w:rsid w:val="00C8718B"/>
    <w:rsid w:val="00C872E4"/>
    <w:rsid w:val="00C90311"/>
    <w:rsid w:val="00C91C26"/>
    <w:rsid w:val="00CA73D5"/>
    <w:rsid w:val="00CB0612"/>
    <w:rsid w:val="00CB5068"/>
    <w:rsid w:val="00CC1C87"/>
    <w:rsid w:val="00CC3000"/>
    <w:rsid w:val="00CC4859"/>
    <w:rsid w:val="00CC7A35"/>
    <w:rsid w:val="00CD072A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CF1"/>
    <w:rsid w:val="00D00D7D"/>
    <w:rsid w:val="00D056F6"/>
    <w:rsid w:val="00D139C8"/>
    <w:rsid w:val="00D15897"/>
    <w:rsid w:val="00D17F81"/>
    <w:rsid w:val="00D2758C"/>
    <w:rsid w:val="00D275CA"/>
    <w:rsid w:val="00D2789B"/>
    <w:rsid w:val="00D31CD5"/>
    <w:rsid w:val="00D345AB"/>
    <w:rsid w:val="00D41566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537"/>
    <w:rsid w:val="00D75B6A"/>
    <w:rsid w:val="00D84BDA"/>
    <w:rsid w:val="00D86D9E"/>
    <w:rsid w:val="00D87013"/>
    <w:rsid w:val="00D876A8"/>
    <w:rsid w:val="00D87F26"/>
    <w:rsid w:val="00D90F91"/>
    <w:rsid w:val="00D913F0"/>
    <w:rsid w:val="00D93063"/>
    <w:rsid w:val="00D933B0"/>
    <w:rsid w:val="00D951FC"/>
    <w:rsid w:val="00D977E8"/>
    <w:rsid w:val="00D97B16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6930"/>
    <w:rsid w:val="00E270D3"/>
    <w:rsid w:val="00E27257"/>
    <w:rsid w:val="00E27F4F"/>
    <w:rsid w:val="00E449D0"/>
    <w:rsid w:val="00E44A34"/>
    <w:rsid w:val="00E4506A"/>
    <w:rsid w:val="00E53F99"/>
    <w:rsid w:val="00E56510"/>
    <w:rsid w:val="00E62EA8"/>
    <w:rsid w:val="00E67A6E"/>
    <w:rsid w:val="00E715F0"/>
    <w:rsid w:val="00E71B43"/>
    <w:rsid w:val="00E81612"/>
    <w:rsid w:val="00E87D18"/>
    <w:rsid w:val="00E87D62"/>
    <w:rsid w:val="00E97333"/>
    <w:rsid w:val="00EA0B6F"/>
    <w:rsid w:val="00EA486E"/>
    <w:rsid w:val="00EA4FA3"/>
    <w:rsid w:val="00EB001B"/>
    <w:rsid w:val="00EB3082"/>
    <w:rsid w:val="00EB6C33"/>
    <w:rsid w:val="00EC4A06"/>
    <w:rsid w:val="00ED339D"/>
    <w:rsid w:val="00ED6019"/>
    <w:rsid w:val="00ED7830"/>
    <w:rsid w:val="00EE3909"/>
    <w:rsid w:val="00EF4205"/>
    <w:rsid w:val="00EF5939"/>
    <w:rsid w:val="00EF794F"/>
    <w:rsid w:val="00F01714"/>
    <w:rsid w:val="00F0258F"/>
    <w:rsid w:val="00F02D06"/>
    <w:rsid w:val="00F056E5"/>
    <w:rsid w:val="00F06FDD"/>
    <w:rsid w:val="00F10819"/>
    <w:rsid w:val="00F11219"/>
    <w:rsid w:val="00F11542"/>
    <w:rsid w:val="00F16F35"/>
    <w:rsid w:val="00F17559"/>
    <w:rsid w:val="00F2229D"/>
    <w:rsid w:val="00F25ABB"/>
    <w:rsid w:val="00F27963"/>
    <w:rsid w:val="00F30103"/>
    <w:rsid w:val="00F30446"/>
    <w:rsid w:val="00F31B61"/>
    <w:rsid w:val="00F4135D"/>
    <w:rsid w:val="00F41F1B"/>
    <w:rsid w:val="00F46BD9"/>
    <w:rsid w:val="00F53945"/>
    <w:rsid w:val="00F603C6"/>
    <w:rsid w:val="00F60BE0"/>
    <w:rsid w:val="00F6280E"/>
    <w:rsid w:val="00F7050A"/>
    <w:rsid w:val="00F71C1D"/>
    <w:rsid w:val="00F75533"/>
    <w:rsid w:val="00F8036D"/>
    <w:rsid w:val="00F809DC"/>
    <w:rsid w:val="00F823F4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C03F3"/>
    <w:rsid w:val="00FC6862"/>
    <w:rsid w:val="00FD33AB"/>
    <w:rsid w:val="00FD4724"/>
    <w:rsid w:val="00FD4A68"/>
    <w:rsid w:val="00FD68ED"/>
    <w:rsid w:val="00FE2824"/>
    <w:rsid w:val="00FE2F0E"/>
    <w:rsid w:val="00FE42ED"/>
    <w:rsid w:val="00FE4A25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0358EAD"/>
  <w15:docId w15:val="{877C6697-C70E-4290-9617-3CC54F835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061912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1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Normal"/>
    <w:qFormat/>
    <w:rsid w:val="00596998"/>
    <w:pPr>
      <w:keepNext/>
      <w:numPr>
        <w:numId w:val="3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3"/>
    <w:next w:val="BodyTextL25"/>
    <w:qFormat/>
    <w:rsid w:val="00061912"/>
    <w:pPr>
      <w:numPr>
        <w:ilvl w:val="2"/>
        <w:numId w:val="5"/>
      </w:numPr>
      <w:spacing w:after="120"/>
    </w:pPr>
    <w:rPr>
      <w:sz w:val="22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C50140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Heading1"/>
    <w:next w:val="BodyTextL25"/>
    <w:qFormat/>
    <w:rsid w:val="00061912"/>
    <w:pPr>
      <w:numPr>
        <w:numId w:val="5"/>
      </w:numPr>
      <w:spacing w:before="240"/>
      <w:ind w:left="0"/>
    </w:pPr>
    <w:rPr>
      <w:rFonts w:ascii="Arial" w:hAnsi="Arial"/>
      <w:color w:val="auto"/>
    </w:rPr>
  </w:style>
  <w:style w:type="paragraph" w:customStyle="1" w:styleId="SubStepAlpha">
    <w:name w:val="SubStep Alpha"/>
    <w:basedOn w:val="Normal"/>
    <w:qFormat/>
    <w:rsid w:val="00061912"/>
    <w:pPr>
      <w:numPr>
        <w:ilvl w:val="3"/>
        <w:numId w:val="5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231DCA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6191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Heading2"/>
    <w:next w:val="BodyTextL25"/>
    <w:rsid w:val="00061912"/>
    <w:pPr>
      <w:numPr>
        <w:ilvl w:val="1"/>
        <w:numId w:val="5"/>
      </w:numPr>
    </w:pPr>
    <w:rPr>
      <w:rFonts w:ascii="Arial" w:hAnsi="Arial"/>
      <w:color w:val="auto"/>
      <w:sz w:val="24"/>
    </w:rPr>
  </w:style>
  <w:style w:type="character" w:customStyle="1" w:styleId="Heading3Char">
    <w:name w:val="Heading 3 Char"/>
    <w:rsid w:val="00231DCA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1">
    <w:name w:val="Heading 3 Char1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semiHidden/>
    <w:unhideWhenUsed/>
    <w:rsid w:val="008261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link w:val="BodyTextBold"/>
    <w:rsid w:val="00C73E03"/>
    <w:rPr>
      <w:rFonts w:eastAsia="Times New Roman" w:cs="Arial"/>
      <w:b/>
      <w:szCs w:val="24"/>
    </w:rPr>
  </w:style>
  <w:style w:type="character" w:styleId="Hyperlink">
    <w:name w:val="Hyperlink"/>
    <w:basedOn w:val="DefaultParagraphFont"/>
    <w:unhideWhenUsed/>
    <w:rsid w:val="00F603C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4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Documents\Unicon\Curriculum_Templates\CCNA_Security_PT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237852-A719-41E4-9A11-0BF7EEF85F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CCNA_Security_PT-Template.dotx</Template>
  <TotalTime>1</TotalTime>
  <Pages>1</Pages>
  <Words>710</Words>
  <Characters>4050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        PCs and Laptops</vt:lpstr>
      <vt:lpstr>        Troubleshoot R1.</vt:lpstr>
      <vt:lpstr>        Troubleshoot R2.</vt:lpstr>
      <vt:lpstr>        Verify connectivity.</vt:lpstr>
    </vt:vector>
  </TitlesOfParts>
  <Company>Microsoft</Company>
  <LinksUpToDate>false</LinksUpToDate>
  <CharactersWithSpaces>4751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Suk-yi Pennock</dc:creator>
  <cp:lastModifiedBy>Kang Liu -T (kanliu - CIIC at Cisco)</cp:lastModifiedBy>
  <cp:revision>6</cp:revision>
  <cp:lastPrinted>2017-06-06T06:08:00Z</cp:lastPrinted>
  <dcterms:created xsi:type="dcterms:W3CDTF">2015-12-19T20:43:00Z</dcterms:created>
  <dcterms:modified xsi:type="dcterms:W3CDTF">2017-06-06T06:08:00Z</dcterms:modified>
</cp:coreProperties>
</file>